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6F33B" w14:textId="720695F2" w:rsidR="00B831A8" w:rsidRPr="0027506A" w:rsidRDefault="00B831A8" w:rsidP="00B831A8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27506A">
        <w:rPr>
          <w:b/>
          <w:sz w:val="24"/>
          <w:lang w:val="sv-SE"/>
        </w:rPr>
        <w:t>3GPP TSG-SA5 Meeting #159</w:t>
      </w:r>
      <w:r w:rsidRPr="0027506A">
        <w:rPr>
          <w:b/>
          <w:i/>
          <w:sz w:val="28"/>
          <w:lang w:val="sv-SE"/>
        </w:rPr>
        <w:tab/>
        <w:t>S5-</w:t>
      </w:r>
      <w:proofErr w:type="gramStart"/>
      <w:r w:rsidRPr="0027506A">
        <w:rPr>
          <w:b/>
          <w:i/>
          <w:sz w:val="28"/>
          <w:lang w:val="sv-SE"/>
        </w:rPr>
        <w:t>25</w:t>
      </w:r>
      <w:r w:rsidR="00160B6F">
        <w:rPr>
          <w:b/>
          <w:i/>
          <w:sz w:val="28"/>
          <w:lang w:val="sv-SE"/>
        </w:rPr>
        <w:t>1514</w:t>
      </w:r>
      <w:proofErr w:type="gramEnd"/>
    </w:p>
    <w:p w14:paraId="44F14EC5" w14:textId="018D27CE" w:rsidR="00994407" w:rsidRPr="0027506A" w:rsidRDefault="00787987" w:rsidP="00994407">
      <w:pPr>
        <w:pStyle w:val="Header"/>
        <w:rPr>
          <w:sz w:val="22"/>
          <w:szCs w:val="22"/>
          <w:lang w:val="sv-SE"/>
        </w:rPr>
      </w:pPr>
      <w:r w:rsidRPr="0027506A">
        <w:rPr>
          <w:sz w:val="24"/>
          <w:lang w:val="sv-SE"/>
        </w:rPr>
        <w:t>Göteborg</w:t>
      </w:r>
      <w:r w:rsidR="00B831A8" w:rsidRPr="0027506A">
        <w:rPr>
          <w:sz w:val="24"/>
          <w:lang w:val="sv-SE"/>
        </w:rPr>
        <w:t xml:space="preserve">, </w:t>
      </w:r>
      <w:r w:rsidRPr="0027506A">
        <w:rPr>
          <w:sz w:val="24"/>
          <w:lang w:val="sv-SE"/>
        </w:rPr>
        <w:t>Sweden</w:t>
      </w:r>
      <w:r w:rsidR="00B831A8" w:rsidRPr="0027506A">
        <w:rPr>
          <w:sz w:val="24"/>
          <w:lang w:val="sv-SE"/>
        </w:rPr>
        <w:t xml:space="preserve">, 7 - </w:t>
      </w:r>
      <w:r w:rsidR="00B921BE" w:rsidRPr="0027506A">
        <w:rPr>
          <w:sz w:val="24"/>
          <w:lang w:val="sv-SE"/>
        </w:rPr>
        <w:t>1</w:t>
      </w:r>
      <w:r w:rsidR="00B831A8" w:rsidRPr="0027506A">
        <w:rPr>
          <w:sz w:val="24"/>
          <w:lang w:val="sv-SE"/>
        </w:rPr>
        <w:t xml:space="preserve">1 </w:t>
      </w:r>
      <w:proofErr w:type="gramStart"/>
      <w:r w:rsidR="00B921BE" w:rsidRPr="0027506A">
        <w:rPr>
          <w:sz w:val="24"/>
          <w:lang w:val="sv-SE"/>
        </w:rPr>
        <w:t>April</w:t>
      </w:r>
      <w:proofErr w:type="gramEnd"/>
      <w:r w:rsidR="00B831A8" w:rsidRPr="0027506A">
        <w:rPr>
          <w:sz w:val="24"/>
          <w:lang w:val="sv-SE"/>
        </w:rPr>
        <w:t xml:space="preserve"> 2025</w:t>
      </w:r>
    </w:p>
    <w:p w14:paraId="7867AF68" w14:textId="77777777" w:rsidR="00994407" w:rsidRPr="0027506A" w:rsidRDefault="00994407" w:rsidP="009944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sv-SE"/>
        </w:rPr>
      </w:pPr>
    </w:p>
    <w:p w14:paraId="221C21B3" w14:textId="06F8AA7C" w:rsidR="00C022E3" w:rsidRPr="00BE2BB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E2BB4">
        <w:rPr>
          <w:rFonts w:ascii="Arial" w:hAnsi="Arial"/>
          <w:b/>
        </w:rPr>
        <w:t>Source:</w:t>
      </w:r>
      <w:r w:rsidRPr="00BE2BB4">
        <w:rPr>
          <w:rFonts w:ascii="Arial" w:hAnsi="Arial"/>
          <w:b/>
        </w:rPr>
        <w:tab/>
      </w:r>
      <w:r w:rsidR="001E750F" w:rsidRPr="00BE2BB4">
        <w:rPr>
          <w:rFonts w:ascii="Arial" w:hAnsi="Arial"/>
          <w:b/>
        </w:rPr>
        <w:t>Ericsson</w:t>
      </w:r>
    </w:p>
    <w:p w14:paraId="2C458A19" w14:textId="0963CF55" w:rsidR="00C022E3" w:rsidRPr="00BE2BB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BE2BB4">
        <w:rPr>
          <w:rFonts w:ascii="Arial" w:hAnsi="Arial" w:cs="Arial"/>
          <w:b/>
        </w:rPr>
        <w:t>Title:</w:t>
      </w:r>
      <w:r w:rsidRPr="00BE2BB4">
        <w:rPr>
          <w:rFonts w:ascii="Arial" w:hAnsi="Arial" w:cs="Arial"/>
          <w:b/>
        </w:rPr>
        <w:tab/>
      </w:r>
      <w:r w:rsidR="00CB05B4">
        <w:rPr>
          <w:rFonts w:ascii="Arial" w:hAnsi="Arial" w:cs="Arial"/>
          <w:b/>
        </w:rPr>
        <w:t>Format of user id</w:t>
      </w:r>
      <w:r w:rsidR="008A7C8B">
        <w:rPr>
          <w:rFonts w:ascii="Arial" w:hAnsi="Arial" w:cs="Arial"/>
          <w:b/>
        </w:rPr>
        <w:t>entity</w:t>
      </w:r>
    </w:p>
    <w:p w14:paraId="02CFB229" w14:textId="70A6F77D" w:rsidR="00C022E3" w:rsidRPr="00BE2BB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E2BB4">
        <w:rPr>
          <w:rFonts w:ascii="Arial" w:hAnsi="Arial"/>
          <w:b/>
        </w:rPr>
        <w:t>Document for:</w:t>
      </w:r>
      <w:r w:rsidRPr="00BE2BB4">
        <w:rPr>
          <w:rFonts w:ascii="Arial" w:hAnsi="Arial"/>
          <w:b/>
        </w:rPr>
        <w:tab/>
      </w:r>
      <w:r w:rsidR="00D301E3" w:rsidRPr="00BE2BB4">
        <w:rPr>
          <w:rFonts w:ascii="Arial" w:hAnsi="Arial"/>
          <w:b/>
          <w:lang w:eastAsia="zh-CN"/>
        </w:rPr>
        <w:t>Discussion</w:t>
      </w:r>
    </w:p>
    <w:p w14:paraId="74F27089" w14:textId="3582057D" w:rsidR="00C022E3" w:rsidRPr="00BE2BB4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E2BB4">
        <w:rPr>
          <w:rFonts w:ascii="Arial" w:hAnsi="Arial"/>
          <w:b/>
        </w:rPr>
        <w:t>Agenda Item:</w:t>
      </w:r>
      <w:r w:rsidRPr="00BE2BB4">
        <w:rPr>
          <w:rFonts w:ascii="Arial" w:hAnsi="Arial"/>
          <w:b/>
        </w:rPr>
        <w:tab/>
      </w:r>
      <w:r w:rsidR="00881E9A" w:rsidRPr="00BE2BB4">
        <w:rPr>
          <w:rFonts w:ascii="Arial" w:hAnsi="Arial"/>
          <w:b/>
        </w:rPr>
        <w:t>7</w:t>
      </w:r>
      <w:r w:rsidR="00E652E6" w:rsidRPr="00BE2BB4">
        <w:rPr>
          <w:rFonts w:ascii="Arial" w:hAnsi="Arial"/>
          <w:b/>
        </w:rPr>
        <w:t>.4</w:t>
      </w:r>
      <w:r w:rsidR="00975B30" w:rsidRPr="00BE2BB4">
        <w:rPr>
          <w:rFonts w:ascii="Arial" w:hAnsi="Arial"/>
          <w:b/>
        </w:rPr>
        <w:t>.</w:t>
      </w:r>
      <w:r w:rsidR="004A2D0D">
        <w:rPr>
          <w:rFonts w:ascii="Arial" w:hAnsi="Arial"/>
          <w:b/>
        </w:rPr>
        <w:t>9</w:t>
      </w:r>
    </w:p>
    <w:p w14:paraId="13D426F8" w14:textId="77777777" w:rsidR="00C022E3" w:rsidRPr="00BE2BB4" w:rsidRDefault="00C022E3">
      <w:pPr>
        <w:pStyle w:val="Heading1"/>
      </w:pPr>
      <w:r w:rsidRPr="00BE2BB4">
        <w:t>1</w:t>
      </w:r>
      <w:r w:rsidRPr="00BE2BB4">
        <w:tab/>
        <w:t>Decision/action requested</w:t>
      </w:r>
    </w:p>
    <w:p w14:paraId="4CE7B190" w14:textId="13FD58E1" w:rsidR="00C022E3" w:rsidRPr="00BE2BB4" w:rsidRDefault="00AA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E2BB4">
        <w:rPr>
          <w:b/>
          <w:i/>
        </w:rPr>
        <w:t>The group is asked to discuss and agree a way forward.</w:t>
      </w:r>
    </w:p>
    <w:p w14:paraId="6F93C75D" w14:textId="77777777" w:rsidR="00C022E3" w:rsidRPr="00BE2BB4" w:rsidRDefault="00C022E3">
      <w:pPr>
        <w:pStyle w:val="Heading1"/>
      </w:pPr>
      <w:r w:rsidRPr="00BE2BB4">
        <w:t>2</w:t>
      </w:r>
      <w:r w:rsidRPr="00BE2BB4">
        <w:tab/>
        <w:t>References</w:t>
      </w:r>
    </w:p>
    <w:p w14:paraId="026D364A" w14:textId="24D8FCE7" w:rsidR="00480989" w:rsidRPr="00BE2BB4" w:rsidRDefault="00480989" w:rsidP="00480989">
      <w:pPr>
        <w:tabs>
          <w:tab w:val="left" w:pos="851"/>
        </w:tabs>
        <w:ind w:left="851" w:hanging="851"/>
      </w:pPr>
      <w:r w:rsidRPr="00BE2BB4">
        <w:t>[1]</w:t>
      </w:r>
      <w:r w:rsidRPr="00BE2BB4">
        <w:tab/>
        <w:t>3GPP TS 23.</w:t>
      </w:r>
      <w:r w:rsidR="000E14C7" w:rsidRPr="00BE2BB4">
        <w:t>501</w:t>
      </w:r>
      <w:r w:rsidR="00F92FCC" w:rsidRPr="00BE2BB4">
        <w:t>:</w:t>
      </w:r>
      <w:r w:rsidRPr="00BE2BB4">
        <w:t xml:space="preserve"> </w:t>
      </w:r>
      <w:r w:rsidR="00B17C7A" w:rsidRPr="00BE2BB4">
        <w:t>"</w:t>
      </w:r>
      <w:r w:rsidR="009A5C8D" w:rsidRPr="009A5C8D">
        <w:t>System architecture for the 5G System (5GS)</w:t>
      </w:r>
      <w:r w:rsidR="00B17C7A" w:rsidRPr="00BE2BB4">
        <w:t>"</w:t>
      </w:r>
    </w:p>
    <w:p w14:paraId="50D399C3" w14:textId="2BAE13AD" w:rsidR="00110E99" w:rsidRPr="00BE2BB4" w:rsidRDefault="00110E99" w:rsidP="00110E99">
      <w:pPr>
        <w:tabs>
          <w:tab w:val="left" w:pos="851"/>
        </w:tabs>
        <w:ind w:left="851" w:hanging="851"/>
      </w:pPr>
      <w:r w:rsidRPr="00BE2BB4">
        <w:t>[</w:t>
      </w:r>
      <w:r w:rsidR="008B54FC" w:rsidRPr="00BE2BB4">
        <w:t>2</w:t>
      </w:r>
      <w:r w:rsidRPr="00BE2BB4">
        <w:t>]</w:t>
      </w:r>
      <w:r w:rsidRPr="00BE2BB4">
        <w:tab/>
      </w:r>
      <w:r w:rsidR="00FC4A3D" w:rsidRPr="00BE2BB4">
        <w:t>3GPP TR 28.8</w:t>
      </w:r>
      <w:r w:rsidR="008972A6" w:rsidRPr="00BE2BB4">
        <w:t>53</w:t>
      </w:r>
      <w:r w:rsidR="00FC4A3D" w:rsidRPr="00BE2BB4">
        <w:t xml:space="preserve">: "Study on charging aspects of </w:t>
      </w:r>
      <w:r w:rsidR="00C3308D" w:rsidRPr="00BE2BB4">
        <w:t xml:space="preserve">uncrewed aerial systems </w:t>
      </w:r>
      <w:r w:rsidR="00FC4A3D" w:rsidRPr="00BE2BB4">
        <w:t>".</w:t>
      </w:r>
      <w:r w:rsidRPr="00BE2BB4">
        <w:t xml:space="preserve"> </w:t>
      </w:r>
    </w:p>
    <w:p w14:paraId="60BEAF3F" w14:textId="70EC68B3" w:rsidR="00110E99" w:rsidRPr="00BE2BB4" w:rsidRDefault="00110E99" w:rsidP="00110E99">
      <w:pPr>
        <w:tabs>
          <w:tab w:val="left" w:pos="851"/>
        </w:tabs>
        <w:ind w:left="851" w:hanging="851"/>
      </w:pPr>
      <w:r w:rsidRPr="00BE2BB4">
        <w:t>[</w:t>
      </w:r>
      <w:r w:rsidR="008B54FC" w:rsidRPr="00BE2BB4">
        <w:t>3</w:t>
      </w:r>
      <w:r w:rsidRPr="00BE2BB4">
        <w:t>]</w:t>
      </w:r>
      <w:r w:rsidRPr="00BE2BB4">
        <w:tab/>
      </w:r>
      <w:r w:rsidR="00FC4A3D" w:rsidRPr="00BE2BB4">
        <w:t>3GPP TS 32.240</w:t>
      </w:r>
      <w:r w:rsidR="00D30937" w:rsidRPr="00BE2BB4">
        <w:t>: "Charging Architecture and Principles"</w:t>
      </w:r>
    </w:p>
    <w:p w14:paraId="566C167A" w14:textId="6EA5FD1E" w:rsidR="00110E99" w:rsidRPr="00BE2BB4" w:rsidRDefault="00110E99" w:rsidP="00110E99">
      <w:pPr>
        <w:tabs>
          <w:tab w:val="left" w:pos="851"/>
        </w:tabs>
        <w:ind w:left="851" w:hanging="851"/>
      </w:pPr>
      <w:r w:rsidRPr="00BE2BB4">
        <w:t>[</w:t>
      </w:r>
      <w:r w:rsidR="008611AE" w:rsidRPr="00BE2BB4">
        <w:t>4</w:t>
      </w:r>
      <w:r w:rsidRPr="00BE2BB4">
        <w:t>]</w:t>
      </w:r>
      <w:r w:rsidRPr="00BE2BB4">
        <w:tab/>
        <w:t>3GPP TS 32.255</w:t>
      </w:r>
      <w:r w:rsidR="00D30937" w:rsidRPr="00BE2BB4">
        <w:t>:</w:t>
      </w:r>
      <w:r w:rsidRPr="00BE2BB4">
        <w:t xml:space="preserve"> </w:t>
      </w:r>
      <w:r w:rsidR="00EF4114" w:rsidRPr="00BE2BB4">
        <w:t>"</w:t>
      </w:r>
      <w:r w:rsidRPr="00BE2BB4">
        <w:t>5G data connectivity domain charging; Stage 2</w:t>
      </w:r>
      <w:r w:rsidR="00EF4114" w:rsidRPr="00BE2BB4">
        <w:t>"</w:t>
      </w:r>
    </w:p>
    <w:p w14:paraId="0D198730" w14:textId="4AE117CD" w:rsidR="005A7426" w:rsidRPr="00BE2BB4" w:rsidRDefault="005A7426" w:rsidP="00110E99">
      <w:pPr>
        <w:tabs>
          <w:tab w:val="left" w:pos="851"/>
        </w:tabs>
        <w:ind w:left="851" w:hanging="851"/>
      </w:pPr>
      <w:r w:rsidRPr="00BE2BB4">
        <w:t>[5]</w:t>
      </w:r>
      <w:r w:rsidRPr="00BE2BB4">
        <w:tab/>
        <w:t>3GPP TS 32.2</w:t>
      </w:r>
      <w:r w:rsidR="00987CB2" w:rsidRPr="00BE2BB4">
        <w:t>91</w:t>
      </w:r>
      <w:r w:rsidR="00DB2784" w:rsidRPr="00BE2BB4">
        <w:t>: "</w:t>
      </w:r>
      <w:r w:rsidR="008C6370" w:rsidRPr="008C6370">
        <w:t>5G system, charging service; Stage 3</w:t>
      </w:r>
      <w:r w:rsidR="00DB2784" w:rsidRPr="00BE2BB4">
        <w:t>"</w:t>
      </w:r>
    </w:p>
    <w:p w14:paraId="1DE85D9E" w14:textId="56CDDDAF" w:rsidR="00C022E3" w:rsidRPr="00BE2BB4" w:rsidRDefault="00C022E3">
      <w:pPr>
        <w:pStyle w:val="Heading1"/>
      </w:pPr>
      <w:r w:rsidRPr="00BE2BB4">
        <w:t>3</w:t>
      </w:r>
      <w:r w:rsidRPr="00BE2BB4">
        <w:tab/>
        <w:t>Rationale</w:t>
      </w:r>
    </w:p>
    <w:p w14:paraId="08433038" w14:textId="43B22277" w:rsidR="00DA6425" w:rsidRPr="00BE2BB4" w:rsidRDefault="00DA6425" w:rsidP="00DA6425">
      <w:pPr>
        <w:pStyle w:val="Heading2"/>
      </w:pPr>
      <w:r w:rsidRPr="00BE2BB4">
        <w:t>3.1</w:t>
      </w:r>
      <w:r w:rsidRPr="00BE2BB4">
        <w:tab/>
        <w:t>Background</w:t>
      </w:r>
    </w:p>
    <w:p w14:paraId="7A3A5834" w14:textId="0C01A3FE" w:rsidR="00531CA7" w:rsidRPr="00BE2BB4" w:rsidRDefault="00134C27" w:rsidP="00B817B3">
      <w:r w:rsidRPr="00BE2BB4">
        <w:t xml:space="preserve">The current </w:t>
      </w:r>
      <w:r w:rsidR="00A17AEF" w:rsidRPr="00BE2BB4">
        <w:t xml:space="preserve">study </w:t>
      </w:r>
      <w:r w:rsidR="006924B6" w:rsidRPr="00BE2BB4">
        <w:t>TR 32.8</w:t>
      </w:r>
      <w:r w:rsidR="007545BF" w:rsidRPr="00BE2BB4">
        <w:t>53</w:t>
      </w:r>
      <w:r w:rsidR="006924B6" w:rsidRPr="00BE2BB4">
        <w:t xml:space="preserve"> [</w:t>
      </w:r>
      <w:r w:rsidR="008C5555" w:rsidRPr="00BE2BB4">
        <w:t xml:space="preserve">2] </w:t>
      </w:r>
      <w:r w:rsidR="008B2674" w:rsidRPr="00BE2BB4">
        <w:t>has</w:t>
      </w:r>
      <w:r w:rsidR="00A17AEF" w:rsidRPr="00BE2BB4">
        <w:t xml:space="preserve"> concluded that the </w:t>
      </w:r>
      <w:r w:rsidR="00E82048" w:rsidRPr="00BE2BB4">
        <w:t>3GPP UAV ID (3GPP UAV ID is used to identify the UAV</w:t>
      </w:r>
      <w:r w:rsidR="002810EB" w:rsidRPr="00BE2BB4">
        <w:t xml:space="preserve">, </w:t>
      </w:r>
      <w:r w:rsidR="00C666D2" w:rsidRPr="00BE2BB4">
        <w:t xml:space="preserve">as </w:t>
      </w:r>
      <w:r w:rsidR="00E82048" w:rsidRPr="00BE2BB4">
        <w:t>GPSI in the format of External Identifier</w:t>
      </w:r>
      <w:r w:rsidR="00C666D2" w:rsidRPr="00BE2BB4">
        <w:t>)</w:t>
      </w:r>
      <w:r w:rsidR="00531CA7" w:rsidRPr="00BE2BB4">
        <w:t>.</w:t>
      </w:r>
    </w:p>
    <w:p w14:paraId="52074C5C" w14:textId="406EC886" w:rsidR="0067531A" w:rsidRPr="00BE2BB4" w:rsidRDefault="0067531A" w:rsidP="00B817B3">
      <w:r w:rsidRPr="00BE2BB4">
        <w:t>In the TS</w:t>
      </w:r>
      <w:r w:rsidR="00CD3410" w:rsidRPr="00BE2BB4">
        <w:t> </w:t>
      </w:r>
      <w:r w:rsidR="00702C87" w:rsidRPr="00BE2BB4">
        <w:t>23.502</w:t>
      </w:r>
      <w:r w:rsidR="00CD3410" w:rsidRPr="00BE2BB4">
        <w:t> </w:t>
      </w:r>
      <w:r w:rsidR="00702C87" w:rsidRPr="00BE2BB4">
        <w:t xml:space="preserve">[1] clause </w:t>
      </w:r>
      <w:r w:rsidR="00CD3410" w:rsidRPr="00BE2BB4">
        <w:t xml:space="preserve">5.52.3 the </w:t>
      </w:r>
      <w:r w:rsidR="00214585" w:rsidRPr="00BE2BB4">
        <w:t xml:space="preserve">following is </w:t>
      </w:r>
      <w:r w:rsidR="00ED4882" w:rsidRPr="00BE2BB4">
        <w:t>stated</w:t>
      </w:r>
      <w:r w:rsidR="00214585" w:rsidRPr="00BE2BB4">
        <w:t xml:space="preserve"> about device </w:t>
      </w:r>
      <w:r w:rsidR="00ED4882" w:rsidRPr="00BE2BB4">
        <w:t>information</w:t>
      </w:r>
      <w:r w:rsidR="00214585" w:rsidRPr="00BE2BB4">
        <w:t>:</w:t>
      </w:r>
    </w:p>
    <w:p w14:paraId="174C7016" w14:textId="797DFCE3" w:rsidR="007A1F02" w:rsidRPr="00BE2BB4" w:rsidRDefault="00214585" w:rsidP="007A1F02">
      <w:r w:rsidRPr="00BE2BB4">
        <w:t>"</w:t>
      </w:r>
      <w:r w:rsidR="007A1F02" w:rsidRPr="00BE2BB4">
        <w:t>When a non-3GPP device is connected to the UE, the UE may include the Non-3GPP Device Connection Information in PDU Session Modification Request to SMF</w:t>
      </w:r>
      <w:r w:rsidR="00E9344F" w:rsidRPr="00BE2BB4">
        <w:t>"</w:t>
      </w:r>
    </w:p>
    <w:p w14:paraId="4010B533" w14:textId="0E7943D1" w:rsidR="00E9344F" w:rsidRPr="00BE2BB4" w:rsidRDefault="00E9344F" w:rsidP="007A1F02">
      <w:r w:rsidRPr="00BE2BB4">
        <w:t>The formats are described as:</w:t>
      </w:r>
    </w:p>
    <w:p w14:paraId="1DF46CCC" w14:textId="7CE99A56" w:rsidR="007A1F02" w:rsidRPr="007A1F02" w:rsidRDefault="008935B8" w:rsidP="00E9344F">
      <w:r w:rsidRPr="00BE2BB4">
        <w:t>"</w:t>
      </w:r>
      <w:r w:rsidR="007A1F02" w:rsidRPr="007A1F02">
        <w:t xml:space="preserve">For an Ethernet PDU Session, the Non-3GPP Device Connection Information includes: </w:t>
      </w:r>
    </w:p>
    <w:p w14:paraId="44FE8A94" w14:textId="77777777" w:rsidR="007A1F02" w:rsidRPr="007A1F02" w:rsidRDefault="007A1F02" w:rsidP="007A1F02">
      <w:pPr>
        <w:ind w:left="568" w:hanging="284"/>
      </w:pPr>
      <w:r w:rsidRPr="007A1F02">
        <w:t>-</w:t>
      </w:r>
      <w:r w:rsidRPr="007A1F02">
        <w:tab/>
        <w:t xml:space="preserve">Non-3GPP Device Identifier, </w:t>
      </w:r>
    </w:p>
    <w:p w14:paraId="741719A4" w14:textId="77777777" w:rsidR="007A1F02" w:rsidRPr="007A1F02" w:rsidRDefault="007A1F02" w:rsidP="007A1F02">
      <w:pPr>
        <w:ind w:left="568" w:hanging="284"/>
      </w:pPr>
      <w:r w:rsidRPr="007A1F02">
        <w:t>-</w:t>
      </w:r>
      <w:r w:rsidRPr="007A1F02">
        <w:tab/>
        <w:t xml:space="preserve">MAC address used in PDU session, </w:t>
      </w:r>
    </w:p>
    <w:p w14:paraId="353FAC87" w14:textId="77777777" w:rsidR="007A1F02" w:rsidRPr="007A1F02" w:rsidRDefault="007A1F02" w:rsidP="007A1F02">
      <w:pPr>
        <w:ind w:left="568" w:hanging="284"/>
      </w:pPr>
      <w:r w:rsidRPr="007A1F02">
        <w:t>-</w:t>
      </w:r>
      <w:r w:rsidRPr="007A1F02">
        <w:tab/>
        <w:t>Optionally, VLAN tag ID that is associated with the non-3GPP device used in PDU session.</w:t>
      </w:r>
    </w:p>
    <w:p w14:paraId="66CA8BEF" w14:textId="77777777" w:rsidR="007A1F02" w:rsidRPr="007A1F02" w:rsidRDefault="007A1F02" w:rsidP="007A1F02">
      <w:r w:rsidRPr="007A1F02">
        <w:t xml:space="preserve">For an IPv4 or IPv4v6 PDU Session, the Non-3GPP Device Connection Information includes: </w:t>
      </w:r>
    </w:p>
    <w:p w14:paraId="03674850" w14:textId="77777777" w:rsidR="007A1F02" w:rsidRPr="007A1F02" w:rsidRDefault="007A1F02" w:rsidP="007A1F02">
      <w:pPr>
        <w:ind w:left="568" w:hanging="284"/>
      </w:pPr>
      <w:r w:rsidRPr="007A1F02">
        <w:t>-</w:t>
      </w:r>
      <w:r w:rsidRPr="007A1F02">
        <w:tab/>
        <w:t xml:space="preserve">Non-3GPP Device Identifier, </w:t>
      </w:r>
    </w:p>
    <w:p w14:paraId="2C4DDB89" w14:textId="77777777" w:rsidR="007A1F02" w:rsidRPr="007A1F02" w:rsidRDefault="007A1F02" w:rsidP="007A1F02">
      <w:pPr>
        <w:ind w:left="568" w:hanging="284"/>
      </w:pPr>
      <w:r w:rsidRPr="007A1F02">
        <w:t>-</w:t>
      </w:r>
      <w:r w:rsidRPr="007A1F02">
        <w:tab/>
        <w:t xml:space="preserve">IPv4 Address associated with the </w:t>
      </w:r>
      <w:r w:rsidRPr="007A1F02">
        <w:rPr>
          <w:bCs/>
        </w:rPr>
        <w:t>non-3GPP device</w:t>
      </w:r>
      <w:r w:rsidRPr="007A1F02">
        <w:t xml:space="preserve"> used in PDU session</w:t>
      </w:r>
      <w:r w:rsidRPr="007A1F02">
        <w:rPr>
          <w:bCs/>
        </w:rPr>
        <w:t>,</w:t>
      </w:r>
    </w:p>
    <w:p w14:paraId="41EBF2A2" w14:textId="77777777" w:rsidR="007A1F02" w:rsidRPr="007A1F02" w:rsidRDefault="007A1F02" w:rsidP="007A1F02">
      <w:pPr>
        <w:ind w:left="568" w:hanging="284"/>
      </w:pPr>
      <w:r w:rsidRPr="007A1F02">
        <w:t xml:space="preserve"> -</w:t>
      </w:r>
      <w:r w:rsidRPr="007A1F02">
        <w:tab/>
        <w:t>Optionally, port ranges associated with the non-3GPP device used in PDU session.</w:t>
      </w:r>
    </w:p>
    <w:p w14:paraId="13C7FEDB" w14:textId="77777777" w:rsidR="007A1F02" w:rsidRPr="007A1F02" w:rsidRDefault="007A1F02" w:rsidP="007A1F02">
      <w:r w:rsidRPr="007A1F02">
        <w:t xml:space="preserve">For an IPv6 or IPv4v6 PDU Session, the Non-3GPP Device Connection Information includes: </w:t>
      </w:r>
    </w:p>
    <w:p w14:paraId="7A88CE67" w14:textId="77777777" w:rsidR="007A1F02" w:rsidRPr="007A1F02" w:rsidRDefault="007A1F02" w:rsidP="007A1F02">
      <w:pPr>
        <w:numPr>
          <w:ilvl w:val="0"/>
          <w:numId w:val="25"/>
        </w:numPr>
      </w:pPr>
      <w:r w:rsidRPr="007A1F02">
        <w:t>Non-3GPP Device Identifier,</w:t>
      </w:r>
    </w:p>
    <w:p w14:paraId="6D63441F" w14:textId="77777777" w:rsidR="007A1F02" w:rsidRPr="007A1F02" w:rsidRDefault="007A1F02" w:rsidP="007A1F02">
      <w:pPr>
        <w:numPr>
          <w:ilvl w:val="0"/>
          <w:numId w:val="25"/>
        </w:numPr>
      </w:pPr>
      <w:r w:rsidRPr="007A1F02">
        <w:t>IPv6 Address/prefix(sub) associated with the non-3GPP device used in PDU session,</w:t>
      </w:r>
    </w:p>
    <w:p w14:paraId="725033D8" w14:textId="2041C9CF" w:rsidR="007A1F02" w:rsidRPr="007A1F02" w:rsidRDefault="007A1F02" w:rsidP="001242AC">
      <w:pPr>
        <w:numPr>
          <w:ilvl w:val="0"/>
          <w:numId w:val="25"/>
        </w:numPr>
      </w:pPr>
      <w:r w:rsidRPr="007A1F02">
        <w:t>Optionally, port ranges associated with the non-3GPP device used in PDU session.</w:t>
      </w:r>
      <w:r w:rsidRPr="00BE2BB4">
        <w:t>"</w:t>
      </w:r>
    </w:p>
    <w:p w14:paraId="13C6FD04" w14:textId="6A9243FB" w:rsidR="00214585" w:rsidRPr="00BE2BB4" w:rsidRDefault="00151082" w:rsidP="00B817B3">
      <w:r w:rsidRPr="00BE2BB4">
        <w:t xml:space="preserve">In TS 32.291 [] the </w:t>
      </w:r>
      <w:r w:rsidR="00BB1AAE" w:rsidRPr="00BE2BB4">
        <w:t>following</w:t>
      </w:r>
      <w:r w:rsidRPr="00BE2BB4">
        <w:t xml:space="preserve"> </w:t>
      </w:r>
      <w:r w:rsidR="00BB1AAE" w:rsidRPr="00BE2BB4">
        <w:t>identities</w:t>
      </w:r>
      <w:r w:rsidRPr="00BE2BB4">
        <w:t xml:space="preserve"> </w:t>
      </w:r>
      <w:r w:rsidR="004F43B9" w:rsidRPr="00BE2BB4">
        <w:t xml:space="preserve">related to the user and/or subscriber </w:t>
      </w:r>
      <w:r w:rsidRPr="00BE2BB4">
        <w:t>are defined:</w:t>
      </w:r>
    </w:p>
    <w:p w14:paraId="37131507" w14:textId="77777777" w:rsidR="00497164" w:rsidRPr="00BE2BB4" w:rsidRDefault="004C46B0" w:rsidP="00497164">
      <w:pPr>
        <w:ind w:left="568" w:hanging="284"/>
      </w:pPr>
      <w:r w:rsidRPr="00BE2BB4">
        <w:lastRenderedPageBreak/>
        <w:t>-</w:t>
      </w:r>
      <w:r w:rsidRPr="00BE2BB4">
        <w:tab/>
      </w:r>
      <w:proofErr w:type="spellStart"/>
      <w:r w:rsidRPr="00BE2BB4">
        <w:t>subscriberIdentifier</w:t>
      </w:r>
      <w:proofErr w:type="spellEnd"/>
      <w:r w:rsidR="00497164" w:rsidRPr="00BE2BB4">
        <w:t>: Identifier of the subscriber that uses the requested service.</w:t>
      </w:r>
    </w:p>
    <w:p w14:paraId="1892A7D0" w14:textId="360A0C08" w:rsidR="00497164" w:rsidRPr="00BE2BB4" w:rsidRDefault="004C46B0" w:rsidP="00497164">
      <w:pPr>
        <w:ind w:left="568" w:hanging="284"/>
      </w:pPr>
      <w:r w:rsidRPr="00BE2BB4">
        <w:t>-</w:t>
      </w:r>
      <w:r w:rsidRPr="00BE2BB4">
        <w:tab/>
      </w:r>
      <w:proofErr w:type="spellStart"/>
      <w:r w:rsidRPr="00BE2BB4">
        <w:t>tenantIdentifier</w:t>
      </w:r>
      <w:proofErr w:type="spellEnd"/>
      <w:r w:rsidR="00497164" w:rsidRPr="00BE2BB4">
        <w:t>: Identifier of the tenant</w:t>
      </w:r>
      <w:r w:rsidR="00146822" w:rsidRPr="00BE2BB4">
        <w:t>.</w:t>
      </w:r>
    </w:p>
    <w:p w14:paraId="511BE0F2" w14:textId="5EA4D9A5" w:rsidR="00146822" w:rsidRPr="00BE2BB4" w:rsidRDefault="00497164" w:rsidP="00611DC6">
      <w:pPr>
        <w:ind w:left="568" w:hanging="284"/>
      </w:pPr>
      <w:r w:rsidRPr="00BE2BB4">
        <w:t>-</w:t>
      </w:r>
      <w:r w:rsidRPr="00BE2BB4">
        <w:tab/>
      </w:r>
      <w:proofErr w:type="spellStart"/>
      <w:r w:rsidR="00881DAA" w:rsidRPr="00BE2BB4">
        <w:t>userInformation</w:t>
      </w:r>
      <w:proofErr w:type="spellEnd"/>
      <w:r w:rsidR="00881DAA" w:rsidRPr="00BE2BB4">
        <w:t xml:space="preserve">: </w:t>
      </w:r>
      <w:r w:rsidR="00146822" w:rsidRPr="00BE2BB4">
        <w:t>including information of user and user equipment</w:t>
      </w:r>
      <w:r w:rsidR="00611DC6" w:rsidRPr="00BE2BB4">
        <w:t xml:space="preserve">: </w:t>
      </w:r>
      <w:proofErr w:type="spellStart"/>
      <w:r w:rsidR="00611DC6" w:rsidRPr="00BE2BB4">
        <w:t>servedGPSI</w:t>
      </w:r>
      <w:proofErr w:type="spellEnd"/>
      <w:r w:rsidR="00611DC6" w:rsidRPr="00BE2BB4">
        <w:t xml:space="preserve"> and </w:t>
      </w:r>
      <w:proofErr w:type="spellStart"/>
      <w:r w:rsidR="00611DC6" w:rsidRPr="00BE2BB4">
        <w:t>servedPEI</w:t>
      </w:r>
      <w:proofErr w:type="spellEnd"/>
      <w:r w:rsidR="004D790D" w:rsidRPr="00BE2BB4">
        <w:t>.</w:t>
      </w:r>
    </w:p>
    <w:p w14:paraId="2F12F5FF" w14:textId="79FCF3C4" w:rsidR="00CB296B" w:rsidRPr="00BE2BB4" w:rsidRDefault="00CB296B" w:rsidP="00C533BB">
      <w:pPr>
        <w:pStyle w:val="Heading2"/>
      </w:pPr>
      <w:r w:rsidRPr="00BE2BB4">
        <w:t>3.</w:t>
      </w:r>
      <w:r w:rsidR="00706838" w:rsidRPr="00BE2BB4">
        <w:t>2</w:t>
      </w:r>
      <w:r w:rsidRPr="00BE2BB4">
        <w:tab/>
      </w:r>
      <w:r w:rsidR="004F43B9" w:rsidRPr="00BE2BB4">
        <w:t>Solutions</w:t>
      </w:r>
    </w:p>
    <w:p w14:paraId="4F132537" w14:textId="74E0AD41" w:rsidR="00F77D86" w:rsidRPr="00BE2BB4" w:rsidRDefault="00F77D86" w:rsidP="00F77D86">
      <w:pPr>
        <w:pStyle w:val="Heading3"/>
      </w:pPr>
      <w:r w:rsidRPr="00BE2BB4">
        <w:t>3.2.1</w:t>
      </w:r>
      <w:r w:rsidRPr="00BE2BB4">
        <w:tab/>
        <w:t>General</w:t>
      </w:r>
    </w:p>
    <w:p w14:paraId="7BB38948" w14:textId="7893F340" w:rsidR="00931886" w:rsidRPr="00BE2BB4" w:rsidRDefault="00931886" w:rsidP="00931886">
      <w:r w:rsidRPr="00BE2BB4">
        <w:t>Since 3GPP UAV ID is seen as a GPSI and the Device Identifier in the case of it being a MAC it could be seen as a PEI since the format of Pei in TS 29.517 [] can be MAC address</w:t>
      </w:r>
      <w:r w:rsidR="00D31832">
        <w:t xml:space="preserve">, the most obvious solution would be to extend the </w:t>
      </w:r>
      <w:r w:rsidR="000E006E">
        <w:t>User Information</w:t>
      </w:r>
      <w:r w:rsidRPr="00BE2BB4">
        <w:t>.</w:t>
      </w:r>
    </w:p>
    <w:p w14:paraId="290C1986" w14:textId="3E2EC47B" w:rsidR="006E7EF1" w:rsidRPr="00BE2BB4" w:rsidRDefault="006E7EF1" w:rsidP="006E7EF1">
      <w:pPr>
        <w:pStyle w:val="Heading3"/>
      </w:pPr>
      <w:r w:rsidRPr="00BE2BB4">
        <w:t>3.2.</w:t>
      </w:r>
      <w:r w:rsidR="00BE2128">
        <w:t>2</w:t>
      </w:r>
      <w:r w:rsidRPr="00BE2BB4">
        <w:tab/>
      </w:r>
      <w:proofErr w:type="spellStart"/>
      <w:r w:rsidRPr="00BE2BB4">
        <w:t>UserInformation</w:t>
      </w:r>
      <w:proofErr w:type="spellEnd"/>
      <w:r w:rsidR="007A0534">
        <w:t xml:space="preserve"> as list and device type part of device id</w:t>
      </w:r>
    </w:p>
    <w:p w14:paraId="57086DBE" w14:textId="5C57E834" w:rsidR="007F4F19" w:rsidRPr="00BE2BB4" w:rsidRDefault="00D86DB4" w:rsidP="007F4F19">
      <w:r>
        <w:t>In this solution a new list of user information is introduced</w:t>
      </w:r>
      <w:r w:rsidR="00A425B4">
        <w:t xml:space="preserve"> containing</w:t>
      </w:r>
      <w:r>
        <w:t xml:space="preserve"> </w:t>
      </w:r>
      <w:r w:rsidR="00D65F45">
        <w:t xml:space="preserve">and the current </w:t>
      </w:r>
      <w:proofErr w:type="spellStart"/>
      <w:r w:rsidR="00D65F45" w:rsidRPr="00D65F45">
        <w:t>UserInformation</w:t>
      </w:r>
      <w:proofErr w:type="spellEnd"/>
      <w:r w:rsidR="00D65F45">
        <w:t xml:space="preserve"> is </w:t>
      </w:r>
      <w:r w:rsidR="00EA46AA">
        <w:t>extended</w:t>
      </w:r>
      <w:r w:rsidR="00D65F45">
        <w:t xml:space="preserve"> </w:t>
      </w:r>
      <w:r w:rsidR="00EA46AA">
        <w:t>with</w:t>
      </w:r>
      <w:r w:rsidR="00D65F45">
        <w:t xml:space="preserve"> both IP addresses</w:t>
      </w:r>
      <w:r w:rsidR="00EA46AA">
        <w:t xml:space="preserve"> and other non-3GPP device types.</w:t>
      </w:r>
    </w:p>
    <w:p w14:paraId="7966F693" w14:textId="30B0C5CF" w:rsidR="007F4F19" w:rsidRPr="003B7192" w:rsidRDefault="007F4F19" w:rsidP="007F4F19">
      <w:pPr>
        <w:keepNext/>
        <w:keepLines/>
        <w:spacing w:before="60"/>
        <w:jc w:val="center"/>
        <w:rPr>
          <w:rFonts w:ascii="Arial" w:hAnsi="Arial"/>
          <w:b/>
        </w:rPr>
      </w:pPr>
      <w:bookmarkStart w:id="0" w:name="_CRTable6_1_6_2_2_61"/>
      <w:r w:rsidRPr="003B7192">
        <w:rPr>
          <w:rFonts w:ascii="Arial" w:hAnsi="Arial"/>
          <w:b/>
        </w:rPr>
        <w:t>Table </w:t>
      </w:r>
      <w:bookmarkEnd w:id="0"/>
      <w:r w:rsidRPr="00BE2BB4">
        <w:rPr>
          <w:rFonts w:ascii="Arial" w:hAnsi="Arial"/>
          <w:b/>
          <w:lang w:eastAsia="zh-CN"/>
        </w:rPr>
        <w:t>3</w:t>
      </w:r>
      <w:r w:rsidRPr="003B7192">
        <w:rPr>
          <w:rFonts w:ascii="Arial" w:hAnsi="Arial"/>
          <w:b/>
          <w:lang w:eastAsia="zh-CN"/>
        </w:rPr>
        <w:t>.</w:t>
      </w:r>
      <w:r w:rsidR="00BE2128">
        <w:rPr>
          <w:rFonts w:ascii="Arial" w:hAnsi="Arial"/>
          <w:b/>
          <w:lang w:eastAsia="zh-CN"/>
        </w:rPr>
        <w:t>2</w:t>
      </w:r>
      <w:r w:rsidRPr="003B7192">
        <w:rPr>
          <w:rFonts w:ascii="Arial" w:hAnsi="Arial"/>
          <w:b/>
          <w:lang w:eastAsia="zh-CN"/>
        </w:rPr>
        <w:t>.</w:t>
      </w:r>
      <w:r w:rsidRPr="00BE2BB4">
        <w:rPr>
          <w:rFonts w:ascii="Arial" w:hAnsi="Arial"/>
          <w:b/>
          <w:lang w:eastAsia="zh-CN"/>
        </w:rPr>
        <w:t>2</w:t>
      </w:r>
      <w:r w:rsidRPr="003B7192">
        <w:rPr>
          <w:rFonts w:ascii="Arial" w:hAnsi="Arial"/>
          <w:b/>
          <w:lang w:eastAsia="zh-CN"/>
        </w:rPr>
        <w:t>-1</w:t>
      </w:r>
      <w:r w:rsidRPr="003B7192">
        <w:rPr>
          <w:rFonts w:ascii="Arial" w:hAnsi="Arial"/>
          <w:b/>
        </w:rPr>
        <w:t xml:space="preserve">: Definition of type </w:t>
      </w:r>
      <w:proofErr w:type="spellStart"/>
      <w:r w:rsidRPr="003B7192">
        <w:rPr>
          <w:rFonts w:ascii="Arial" w:hAnsi="Arial"/>
          <w:b/>
          <w:lang w:eastAsia="zh-CN"/>
        </w:rPr>
        <w:t>PDUSessionChargingInformation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F4F19" w:rsidRPr="003B7192" w14:paraId="22736BD1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0E5C76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E0CD6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F2BDC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8260A6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B652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91E7D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F4F19" w:rsidRPr="00BE2BB4" w14:paraId="1C955CA6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F290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B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F4F19" w:rsidRPr="003B7192" w14:paraId="3290F8FE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A15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5FEF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3887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71AD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E37F" w14:textId="435DE238" w:rsidR="007F4F19" w:rsidRPr="003B7192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  <w:r w:rsidR="007F4F19">
              <w:rPr>
                <w:rFonts w:ascii="Arial" w:hAnsi="Arial"/>
                <w:sz w:val="18"/>
                <w:lang w:eastAsia="zh-CN"/>
              </w:rPr>
              <w:t>ontains</w:t>
            </w:r>
            <w:r w:rsidR="007F4F19" w:rsidRPr="003B7192">
              <w:rPr>
                <w:rFonts w:ascii="Arial" w:hAnsi="Arial"/>
                <w:sz w:val="18"/>
                <w:lang w:eastAsia="zh-CN"/>
              </w:rPr>
              <w:t xml:space="preserve"> information </w:t>
            </w:r>
            <w:r w:rsidR="007F4F19">
              <w:rPr>
                <w:rFonts w:ascii="Arial" w:hAnsi="Arial"/>
                <w:sz w:val="18"/>
                <w:lang w:eastAsia="zh-CN"/>
              </w:rPr>
              <w:t>of</w:t>
            </w:r>
            <w:r w:rsidR="007F4F19" w:rsidRPr="003B7192">
              <w:rPr>
                <w:rFonts w:ascii="Arial" w:hAnsi="Arial"/>
                <w:sz w:val="18"/>
              </w:rPr>
              <w:t xml:space="preserve"> user </w:t>
            </w:r>
            <w:r w:rsidR="007F4F19" w:rsidRPr="003B7192">
              <w:rPr>
                <w:rFonts w:ascii="Arial" w:hAnsi="Arial"/>
                <w:sz w:val="18"/>
                <w:lang w:eastAsia="zh-CN"/>
              </w:rPr>
              <w:t>e</w:t>
            </w:r>
            <w:r w:rsidR="007F4F19" w:rsidRPr="003B7192">
              <w:rPr>
                <w:rFonts w:ascii="Arial" w:hAnsi="Arial"/>
                <w:sz w:val="18"/>
              </w:rPr>
              <w:t>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D53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4F19" w:rsidRPr="003B7192" w14:paraId="40B84889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8D1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r w:rsidRPr="00BE2BB4">
              <w:rPr>
                <w:rFonts w:ascii="Arial" w:hAnsi="Arial"/>
                <w:sz w:val="18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43E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545A" w14:textId="77777777" w:rsidR="007F4F19" w:rsidRPr="003B7192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D4C3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3B7192">
              <w:rPr>
                <w:rFonts w:ascii="Arial" w:hAnsi="Arial"/>
                <w:sz w:val="18"/>
                <w:lang w:eastAsia="zh-CN" w:bidi="ar-IQ"/>
              </w:rPr>
              <w:t>0..</w:t>
            </w:r>
            <w:r w:rsidRPr="00BE2BB4"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3566" w14:textId="03BC6034" w:rsidR="007F4F19" w:rsidRPr="003B7192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</w:t>
            </w:r>
            <w:r w:rsidR="007F4F19">
              <w:rPr>
                <w:rFonts w:ascii="Arial" w:hAnsi="Arial"/>
                <w:sz w:val="18"/>
                <w:lang w:eastAsia="zh-CN"/>
              </w:rPr>
              <w:t>ontains</w:t>
            </w:r>
            <w:r w:rsidR="007F4F19" w:rsidRPr="003B7192">
              <w:rPr>
                <w:rFonts w:ascii="Arial" w:hAnsi="Arial"/>
                <w:sz w:val="18"/>
                <w:lang w:eastAsia="zh-CN"/>
              </w:rPr>
              <w:t xml:space="preserve"> information of </w:t>
            </w:r>
            <w:r w:rsidR="007F4F19" w:rsidRPr="00BE2BB4">
              <w:rPr>
                <w:rFonts w:ascii="Arial" w:hAnsi="Arial"/>
                <w:sz w:val="18"/>
              </w:rPr>
              <w:t>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6DEE" w14:textId="77777777" w:rsidR="007F4F19" w:rsidRPr="003B7192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7F4F19" w:rsidRPr="00BE2BB4" w14:paraId="7E2D123D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7A05" w14:textId="77777777" w:rsidR="007F4F19" w:rsidRPr="00BE2BB4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14:paraId="2221BB41" w14:textId="77777777" w:rsidR="007F4F19" w:rsidRPr="00BE2BB4" w:rsidRDefault="007F4F19" w:rsidP="007F4F19"/>
    <w:p w14:paraId="0319614B" w14:textId="31D8BDE3" w:rsidR="007F4F19" w:rsidRPr="00A41B39" w:rsidRDefault="007F4F19" w:rsidP="007F4F19">
      <w:pPr>
        <w:keepNext/>
        <w:keepLines/>
        <w:spacing w:before="60"/>
        <w:jc w:val="center"/>
        <w:rPr>
          <w:rFonts w:ascii="Arial" w:hAnsi="Arial"/>
          <w:b/>
        </w:rPr>
      </w:pPr>
      <w:bookmarkStart w:id="1" w:name="_CRTable6_1_6_2_2_71"/>
      <w:r w:rsidRPr="00A41B39">
        <w:rPr>
          <w:rFonts w:ascii="Arial" w:hAnsi="Arial"/>
          <w:b/>
        </w:rPr>
        <w:t>Table </w:t>
      </w:r>
      <w:bookmarkEnd w:id="1"/>
      <w:r w:rsidRPr="00BE2BB4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.</w:t>
      </w:r>
      <w:r w:rsidR="00BE2128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.</w:t>
      </w:r>
      <w:r w:rsidRPr="00BE2BB4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-</w:t>
      </w:r>
      <w:r w:rsidRPr="00BE2BB4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</w:rPr>
        <w:t xml:space="preserve">: Definition of type </w:t>
      </w:r>
      <w:proofErr w:type="spellStart"/>
      <w:r w:rsidRPr="00A41B39">
        <w:rPr>
          <w:rFonts w:ascii="Arial" w:hAnsi="Arial"/>
          <w:b/>
          <w:lang w:eastAsia="zh-CN"/>
        </w:rPr>
        <w:t>U</w:t>
      </w:r>
      <w:r w:rsidRPr="00A41B39">
        <w:rPr>
          <w:rFonts w:ascii="Arial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F4F19" w:rsidRPr="00A41B39" w14:paraId="4E0948CF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21F4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419830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82E4C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4F0AE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1F93C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234B36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F4F19" w:rsidRPr="00A41B39" w14:paraId="3451B260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0025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6834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Gpsi</w:t>
            </w:r>
            <w:proofErr w:type="spellEnd"/>
          </w:p>
          <w:p w14:paraId="268767C9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5C24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ADE9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C5DE" w14:textId="056D0B79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 xml:space="preserve">the </w:t>
            </w:r>
            <w:r w:rsidRPr="00A41B39">
              <w:rPr>
                <w:rFonts w:ascii="Arial" w:hAnsi="Arial"/>
                <w:sz w:val="18"/>
              </w:rPr>
              <w:t>Generic Public Subscription Identifier (GPSI) of</w:t>
            </w:r>
            <w:r w:rsidRPr="00A41B39">
              <w:rPr>
                <w:rFonts w:ascii="Arial" w:hAnsi="Arial"/>
                <w:sz w:val="18"/>
                <w:lang w:bidi="ar-IQ"/>
              </w:rPr>
              <w:t xml:space="preserve"> the served party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CA03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4F19" w:rsidRPr="00A41B39" w14:paraId="4471E2CE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EC2F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servedPEI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A2B6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>Pei</w:t>
            </w:r>
          </w:p>
          <w:p w14:paraId="1A4FFF94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93FB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B50A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0498" w14:textId="1F4FBF14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the identification of Permanent Equipment Identifier</w:t>
            </w:r>
            <w:r w:rsidRPr="00BE2BB4"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E2BB4">
              <w:rPr>
                <w:rFonts w:ascii="Arial" w:hAnsi="Arial"/>
                <w:sz w:val="18"/>
                <w:lang w:eastAsia="zh-CN"/>
              </w:rPr>
              <w:t>it may contain an IMEI, IMEISV, MAC address, or IEEE Extended Unique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0B64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4F19" w:rsidRPr="00BE2BB4" w14:paraId="68C89F17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CCD4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servedIP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29B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C3D" w14:textId="77777777" w:rsidR="007F4F19" w:rsidRPr="00BE2BB4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112A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E2BB4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4A28" w14:textId="5162323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BB4">
              <w:rPr>
                <w:rFonts w:ascii="Arial" w:hAnsi="Arial"/>
                <w:sz w:val="18"/>
              </w:rPr>
              <w:t xml:space="preserve">the IP Address of the </w:t>
            </w:r>
            <w:r w:rsidRPr="003B7192">
              <w:rPr>
                <w:rFonts w:ascii="Arial" w:hAnsi="Arial"/>
                <w:sz w:val="18"/>
              </w:rPr>
              <w:t xml:space="preserve">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  <w:r>
              <w:rPr>
                <w:rFonts w:ascii="Arial" w:hAnsi="Arial"/>
                <w:sz w:val="18"/>
              </w:rPr>
              <w:t xml:space="preserve"> or</w:t>
            </w:r>
            <w:r w:rsidRPr="00BE2BB4">
              <w:rPr>
                <w:rFonts w:ascii="Arial" w:hAnsi="Arial"/>
                <w:sz w:val="18"/>
              </w:rPr>
              <w:t xml:space="preserve"> 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A877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</w:p>
        </w:tc>
      </w:tr>
      <w:tr w:rsidR="007F4F19" w:rsidRPr="00BE2BB4" w14:paraId="00EE6FDD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2898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portNumber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6FE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E24" w14:textId="77777777" w:rsidR="007F4F19" w:rsidRPr="00BE2BB4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AC2F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080" w14:textId="3F2D3A8D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BB4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port number of </w:t>
            </w:r>
            <w:r w:rsidRPr="00BE2BB4">
              <w:rPr>
                <w:rFonts w:ascii="Arial" w:hAnsi="Arial"/>
                <w:sz w:val="18"/>
              </w:rPr>
              <w:t xml:space="preserve">IP Address </w:t>
            </w:r>
            <w:r>
              <w:rPr>
                <w:rFonts w:ascii="Arial" w:hAnsi="Arial"/>
                <w:sz w:val="18"/>
              </w:rPr>
              <w:t>used by</w:t>
            </w:r>
            <w:r w:rsidRPr="00BE2BB4">
              <w:rPr>
                <w:rFonts w:ascii="Arial" w:hAnsi="Arial"/>
                <w:sz w:val="18"/>
              </w:rPr>
              <w:t xml:space="preserve"> the </w:t>
            </w:r>
            <w:r w:rsidRPr="003B7192">
              <w:rPr>
                <w:rFonts w:ascii="Arial" w:hAnsi="Arial"/>
                <w:sz w:val="18"/>
              </w:rPr>
              <w:t xml:space="preserve">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  <w:r w:rsidRPr="00BE2BB4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</w:t>
            </w:r>
            <w:r w:rsidRPr="00BE2BB4">
              <w:rPr>
                <w:rFonts w:ascii="Arial" w:hAnsi="Arial"/>
                <w:sz w:val="18"/>
              </w:rPr>
              <w:t xml:space="preserve"> 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7C8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</w:p>
        </w:tc>
      </w:tr>
      <w:tr w:rsidR="007F4F19" w:rsidRPr="00BE2BB4" w14:paraId="35B95126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1A58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07D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DA4" w14:textId="77777777" w:rsidR="007F4F19" w:rsidRPr="00BE2BB4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8B6F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674" w14:textId="45A73109" w:rsidR="007A053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7F4F19" w:rsidRPr="00BE2BB4">
              <w:rPr>
                <w:rFonts w:ascii="Arial" w:hAnsi="Arial"/>
                <w:sz w:val="18"/>
              </w:rPr>
              <w:t>on-3GPP Device Identifier</w:t>
            </w:r>
            <w:r w:rsidR="007F4F19">
              <w:rPr>
                <w:rFonts w:ascii="Arial" w:hAnsi="Arial"/>
                <w:sz w:val="18"/>
              </w:rPr>
              <w:t xml:space="preserve"> used for device identifiers not conforming to any of the defined formats in </w:t>
            </w:r>
            <w:proofErr w:type="spellStart"/>
            <w:r w:rsidR="007F4F19">
              <w:rPr>
                <w:rFonts w:ascii="Arial" w:hAnsi="Arial"/>
                <w:sz w:val="18"/>
              </w:rPr>
              <w:t>UserInformation</w:t>
            </w:r>
            <w:proofErr w:type="spellEnd"/>
            <w:r>
              <w:rPr>
                <w:rFonts w:ascii="Arial" w:hAnsi="Arial"/>
                <w:sz w:val="18"/>
              </w:rPr>
              <w:t>.</w:t>
            </w:r>
          </w:p>
          <w:p w14:paraId="2048668F" w14:textId="09A3601C" w:rsidR="007F4F1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part before the first “</w:t>
            </w:r>
            <w:proofErr w:type="gramStart"/>
            <w:r>
              <w:rPr>
                <w:rFonts w:ascii="Arial" w:hAnsi="Arial"/>
                <w:sz w:val="18"/>
              </w:rPr>
              <w:t>-“ describes</w:t>
            </w:r>
            <w:proofErr w:type="gramEnd"/>
            <w:r>
              <w:rPr>
                <w:rFonts w:ascii="Arial" w:hAnsi="Arial"/>
                <w:sz w:val="18"/>
              </w:rPr>
              <w:t xml:space="preserve"> the type of device id.</w:t>
            </w:r>
          </w:p>
          <w:p w14:paraId="59031FE0" w14:textId="094AA86C" w:rsidR="00323E84" w:rsidRPr="00BE2BB4" w:rsidRDefault="00323E8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23E84">
              <w:rPr>
                <w:rFonts w:ascii="Arial" w:hAnsi="Arial"/>
                <w:sz w:val="18"/>
              </w:rPr>
              <w:t>Pattern: "^</w:t>
            </w:r>
            <w:r w:rsidR="00100E15" w:rsidRPr="00100E15">
              <w:rPr>
                <w:rFonts w:ascii="Arial" w:hAnsi="Arial"/>
                <w:sz w:val="18"/>
              </w:rPr>
              <w:t>(\w+-\S</w:t>
            </w:r>
            <w:proofErr w:type="gramStart"/>
            <w:r w:rsidR="00100E15" w:rsidRPr="00100E15">
              <w:rPr>
                <w:rFonts w:ascii="Arial" w:hAnsi="Arial"/>
                <w:sz w:val="18"/>
              </w:rPr>
              <w:t>+)</w:t>
            </w:r>
            <w:r w:rsidRPr="00323E84">
              <w:rPr>
                <w:rFonts w:ascii="Arial" w:hAnsi="Arial"/>
                <w:sz w:val="18"/>
              </w:rPr>
              <w:t>$</w:t>
            </w:r>
            <w:proofErr w:type="gramEnd"/>
            <w:r w:rsidRPr="00323E84">
              <w:rPr>
                <w:rFonts w:ascii="Arial" w:hAnsi="Arial"/>
                <w:sz w:val="18"/>
              </w:rPr>
              <w:t>".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CCA2" w14:textId="77777777" w:rsidR="007F4F19" w:rsidRPr="00BE2BB4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7F4F19" w:rsidRPr="00A41B39" w14:paraId="29142EEF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0AB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CD00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3A69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BDF1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7A54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 xml:space="preserve">indicates the </w:t>
            </w:r>
            <w:r w:rsidRPr="00A41B39">
              <w:rPr>
                <w:rFonts w:ascii="Arial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AFB3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F4F19" w:rsidRPr="00A41B39" w14:paraId="317843FF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568D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1CE4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1D1D" w14:textId="77777777" w:rsidR="007F4F19" w:rsidRPr="00A41B39" w:rsidRDefault="007F4F19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38C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0CAD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In-bound or Out-bound roamer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0205" w14:textId="77777777" w:rsidR="007F4F19" w:rsidRPr="00A41B39" w:rsidRDefault="007F4F19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D5A26D4" w14:textId="77777777" w:rsidR="007A0534" w:rsidRDefault="007A0534" w:rsidP="007A0534"/>
    <w:p w14:paraId="56D244A3" w14:textId="1838FEFD" w:rsidR="007A0534" w:rsidRPr="00BE2BB4" w:rsidRDefault="007A0534" w:rsidP="007A0534">
      <w:pPr>
        <w:pStyle w:val="Heading3"/>
      </w:pPr>
      <w:r w:rsidRPr="00BE2BB4">
        <w:t>3.2.</w:t>
      </w:r>
      <w:r w:rsidR="00BE2128">
        <w:t>3</w:t>
      </w:r>
      <w:r w:rsidRPr="00BE2BB4">
        <w:tab/>
      </w:r>
      <w:proofErr w:type="spellStart"/>
      <w:r w:rsidRPr="00BE2BB4">
        <w:t>UserInformation</w:t>
      </w:r>
      <w:proofErr w:type="spellEnd"/>
      <w:r>
        <w:t xml:space="preserve"> as list and separate device type</w:t>
      </w:r>
    </w:p>
    <w:p w14:paraId="19D78096" w14:textId="22A46CA7" w:rsidR="00EA46AA" w:rsidRPr="00BE2BB4" w:rsidRDefault="00EA46AA" w:rsidP="00EA46AA">
      <w:r>
        <w:t xml:space="preserve">In this solution a new list of user information is introduced containing and the current </w:t>
      </w:r>
      <w:proofErr w:type="spellStart"/>
      <w:r w:rsidRPr="00D65F45">
        <w:t>UserInformation</w:t>
      </w:r>
      <w:proofErr w:type="spellEnd"/>
      <w:r>
        <w:t xml:space="preserve"> is extended with non-3GPP device types</w:t>
      </w:r>
      <w:r w:rsidR="00020F4E">
        <w:t xml:space="preserve"> that can contain </w:t>
      </w:r>
      <w:r w:rsidR="00BE2128">
        <w:t>IP addresses etc</w:t>
      </w:r>
      <w:r>
        <w:t>.</w:t>
      </w:r>
    </w:p>
    <w:p w14:paraId="237D791D" w14:textId="199C43F1" w:rsidR="007A0534" w:rsidRPr="003B7192" w:rsidRDefault="007A0534" w:rsidP="007A0534">
      <w:pPr>
        <w:keepNext/>
        <w:keepLines/>
        <w:spacing w:before="60"/>
        <w:jc w:val="center"/>
        <w:rPr>
          <w:rFonts w:ascii="Arial" w:hAnsi="Arial"/>
          <w:b/>
        </w:rPr>
      </w:pPr>
      <w:r w:rsidRPr="003B7192">
        <w:rPr>
          <w:rFonts w:ascii="Arial" w:hAnsi="Arial"/>
          <w:b/>
        </w:rPr>
        <w:lastRenderedPageBreak/>
        <w:t>Table </w:t>
      </w:r>
      <w:r w:rsidRPr="00BE2BB4">
        <w:rPr>
          <w:rFonts w:ascii="Arial" w:hAnsi="Arial"/>
          <w:b/>
          <w:lang w:eastAsia="zh-CN"/>
        </w:rPr>
        <w:t>3</w:t>
      </w:r>
      <w:r w:rsidRPr="003B7192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3B7192">
        <w:rPr>
          <w:rFonts w:ascii="Arial" w:hAnsi="Arial"/>
          <w:b/>
          <w:lang w:eastAsia="zh-CN"/>
        </w:rPr>
        <w:t>.</w:t>
      </w:r>
      <w:r w:rsidR="00BE2128">
        <w:rPr>
          <w:rFonts w:ascii="Arial" w:hAnsi="Arial"/>
          <w:b/>
          <w:lang w:eastAsia="zh-CN"/>
        </w:rPr>
        <w:t>3</w:t>
      </w:r>
      <w:r w:rsidRPr="003B7192">
        <w:rPr>
          <w:rFonts w:ascii="Arial" w:hAnsi="Arial"/>
          <w:b/>
          <w:lang w:eastAsia="zh-CN"/>
        </w:rPr>
        <w:t>-1</w:t>
      </w:r>
      <w:r w:rsidRPr="003B7192">
        <w:rPr>
          <w:rFonts w:ascii="Arial" w:hAnsi="Arial"/>
          <w:b/>
        </w:rPr>
        <w:t xml:space="preserve">: Definition of type </w:t>
      </w:r>
      <w:proofErr w:type="spellStart"/>
      <w:r w:rsidRPr="003B7192">
        <w:rPr>
          <w:rFonts w:ascii="Arial" w:hAnsi="Arial"/>
          <w:b/>
          <w:lang w:eastAsia="zh-CN"/>
        </w:rPr>
        <w:t>PDUSessionChargingInformation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A0534" w:rsidRPr="003B7192" w14:paraId="7D29F537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1252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7A3E3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D71BF9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58F77F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BAD63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D7782B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A0534" w:rsidRPr="00BE2BB4" w14:paraId="22E04AB0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8E3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B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A0534" w:rsidRPr="003B7192" w14:paraId="4CBE6EF6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FCD6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4860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247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DABF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99C4" w14:textId="630C4969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</w:t>
            </w:r>
            <w:r w:rsidRPr="003B7192">
              <w:rPr>
                <w:rFonts w:ascii="Arial" w:hAnsi="Arial"/>
                <w:sz w:val="18"/>
                <w:lang w:eastAsia="zh-CN"/>
              </w:rPr>
              <w:t xml:space="preserve"> information </w:t>
            </w:r>
            <w:r>
              <w:rPr>
                <w:rFonts w:ascii="Arial" w:hAnsi="Arial"/>
                <w:sz w:val="18"/>
                <w:lang w:eastAsia="zh-CN"/>
              </w:rPr>
              <w:t>of</w:t>
            </w:r>
            <w:r w:rsidRPr="003B7192">
              <w:rPr>
                <w:rFonts w:ascii="Arial" w:hAnsi="Arial"/>
                <w:sz w:val="18"/>
              </w:rPr>
              <w:t xml:space="preserve"> 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DFE0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4" w:rsidRPr="003B7192" w14:paraId="42AEF239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45C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r w:rsidRPr="00BE2BB4">
              <w:rPr>
                <w:rFonts w:ascii="Arial" w:hAnsi="Arial"/>
                <w:sz w:val="18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3F7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7CB4" w14:textId="77777777" w:rsidR="007A0534" w:rsidRPr="003B7192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D44B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3B7192">
              <w:rPr>
                <w:rFonts w:ascii="Arial" w:hAnsi="Arial"/>
                <w:sz w:val="18"/>
                <w:lang w:eastAsia="zh-CN" w:bidi="ar-IQ"/>
              </w:rPr>
              <w:t>0..</w:t>
            </w:r>
            <w:r w:rsidRPr="00BE2BB4"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FEFC" w14:textId="3EA535C3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</w:t>
            </w:r>
            <w:r w:rsidRPr="003B7192">
              <w:rPr>
                <w:rFonts w:ascii="Arial" w:hAnsi="Arial"/>
                <w:sz w:val="18"/>
                <w:lang w:eastAsia="zh-CN"/>
              </w:rPr>
              <w:t xml:space="preserve"> information of </w:t>
            </w:r>
            <w:r w:rsidRPr="00BE2BB4">
              <w:rPr>
                <w:rFonts w:ascii="Arial" w:hAnsi="Arial"/>
                <w:sz w:val="18"/>
              </w:rPr>
              <w:t>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D29" w14:textId="77777777" w:rsidR="007A0534" w:rsidRPr="003B7192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7A0534" w:rsidRPr="00BE2BB4" w14:paraId="3204342D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56DD" w14:textId="77777777" w:rsidR="007A0534" w:rsidRPr="00BE2BB4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14:paraId="47ACDA0F" w14:textId="5E04B368" w:rsidR="00726868" w:rsidRPr="00BE2BB4" w:rsidRDefault="00726868" w:rsidP="00726868"/>
    <w:p w14:paraId="05D1EAD8" w14:textId="33392C39" w:rsidR="007A0534" w:rsidRPr="00A41B39" w:rsidRDefault="007A0534" w:rsidP="007A0534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t>Table </w:t>
      </w:r>
      <w:r w:rsidRPr="00BE2BB4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.</w:t>
      </w:r>
      <w:r w:rsidR="00BE2128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-</w:t>
      </w:r>
      <w:r w:rsidRPr="00BE2BB4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</w:rPr>
        <w:t xml:space="preserve">: Definition of type </w:t>
      </w:r>
      <w:proofErr w:type="spellStart"/>
      <w:r w:rsidRPr="00A41B39">
        <w:rPr>
          <w:rFonts w:ascii="Arial" w:hAnsi="Arial"/>
          <w:b/>
          <w:lang w:eastAsia="zh-CN"/>
        </w:rPr>
        <w:t>U</w:t>
      </w:r>
      <w:r w:rsidRPr="00A41B39">
        <w:rPr>
          <w:rFonts w:ascii="Arial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A0534" w:rsidRPr="00A41B39" w14:paraId="015CFDF2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B24F4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57F3A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EC510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ACD5B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64EE08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0C77CF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A0534" w:rsidRPr="00A41B39" w14:paraId="3013F337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D3CD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43BB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Gpsi</w:t>
            </w:r>
            <w:proofErr w:type="spellEnd"/>
          </w:p>
          <w:p w14:paraId="32CB1D39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E7B4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AF9F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2854" w14:textId="3A10EE5A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 xml:space="preserve">the </w:t>
            </w:r>
            <w:r w:rsidRPr="00A41B39">
              <w:rPr>
                <w:rFonts w:ascii="Arial" w:hAnsi="Arial"/>
                <w:sz w:val="18"/>
              </w:rPr>
              <w:t>Generic Public Subscription Identifier (GPSI) of</w:t>
            </w:r>
            <w:r w:rsidRPr="00A41B39">
              <w:rPr>
                <w:rFonts w:ascii="Arial" w:hAnsi="Arial"/>
                <w:sz w:val="18"/>
                <w:lang w:bidi="ar-IQ"/>
              </w:rPr>
              <w:t xml:space="preserve"> the served party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CF85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4" w:rsidRPr="00A41B39" w14:paraId="18F931F6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4CEA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servedPEI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6EDE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>Pei</w:t>
            </w:r>
          </w:p>
          <w:p w14:paraId="67272DE3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453D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24F3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7EC7" w14:textId="0E005AB9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the identification of Permanent Equipment Identifier</w:t>
            </w:r>
            <w:r w:rsidRPr="00BE2BB4"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E2BB4">
              <w:rPr>
                <w:rFonts w:ascii="Arial" w:hAnsi="Arial"/>
                <w:sz w:val="18"/>
                <w:lang w:eastAsia="zh-CN"/>
              </w:rPr>
              <w:t>it may contain an IMEI, IMEISV, MAC address, or IEEE Extended Unique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85E9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0534" w:rsidRPr="00BE2BB4" w14:paraId="1C355F8A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B6E9" w14:textId="77777777" w:rsidR="007A0534" w:rsidRPr="00BE2BB4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B515" w14:textId="6654FA9C" w:rsidR="007A0534" w:rsidRPr="00BE2BB4" w:rsidRDefault="00B62373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</w:t>
            </w:r>
            <w:r w:rsidR="007A0534">
              <w:rPr>
                <w:rFonts w:ascii="Arial" w:hAnsi="Arial"/>
                <w:sz w:val="18"/>
                <w:lang w:eastAsia="zh-CN"/>
              </w:rPr>
              <w:t>3gppDeviceId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8F18" w14:textId="77777777" w:rsidR="007A0534" w:rsidRPr="00BE2BB4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50DB" w14:textId="77777777" w:rsidR="007A0534" w:rsidRPr="00BE2BB4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1B58" w14:textId="5A7443EF" w:rsidR="007A0534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7A0534" w:rsidRPr="00BE2BB4">
              <w:rPr>
                <w:rFonts w:ascii="Arial" w:hAnsi="Arial"/>
                <w:sz w:val="18"/>
              </w:rPr>
              <w:t>on-3GPP Device Identifier</w:t>
            </w:r>
            <w:r w:rsidR="007A0534">
              <w:rPr>
                <w:rFonts w:ascii="Arial" w:hAnsi="Arial"/>
                <w:sz w:val="18"/>
              </w:rPr>
              <w:t xml:space="preserve"> used for device identifiers not conforming to any of the defined formats in </w:t>
            </w:r>
            <w:proofErr w:type="spellStart"/>
            <w:r w:rsidR="007A0534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F43C" w14:textId="77777777" w:rsidR="007A0534" w:rsidRPr="00BE2BB4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7A0534" w:rsidRPr="00A41B39" w14:paraId="2404509D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E62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D9DB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81BF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867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CFE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 xml:space="preserve">indicates the </w:t>
            </w:r>
            <w:r w:rsidRPr="00A41B39">
              <w:rPr>
                <w:rFonts w:ascii="Arial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113E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A0534" w:rsidRPr="00A41B39" w14:paraId="4849CBE1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6FC0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4FE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5864" w14:textId="77777777" w:rsidR="007A0534" w:rsidRPr="00A41B39" w:rsidRDefault="007A0534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CF0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709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In-bound or Out-bound roamer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8C8" w14:textId="77777777" w:rsidR="007A0534" w:rsidRPr="00A41B39" w:rsidRDefault="007A0534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42B75323" w14:textId="7652008A" w:rsidR="00726868" w:rsidRPr="00BE2BB4" w:rsidRDefault="00726868" w:rsidP="00726868"/>
    <w:p w14:paraId="6B93C2D6" w14:textId="77777777" w:rsidR="009D657C" w:rsidRPr="00A41B39" w:rsidRDefault="009D657C" w:rsidP="009D657C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t>Table </w:t>
      </w:r>
      <w:r w:rsidRPr="00BE2BB4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</w:rPr>
        <w:t xml:space="preserve">: Definition of type </w:t>
      </w:r>
      <w:r w:rsidRPr="00B62373">
        <w:rPr>
          <w:rFonts w:ascii="Arial" w:hAnsi="Arial"/>
          <w:b/>
          <w:lang w:eastAsia="zh-CN"/>
        </w:rPr>
        <w:t>N3gppDeviceId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9D657C" w:rsidRPr="00A41B39" w14:paraId="5EC98EEE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6777E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2D80A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6EB78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453E8" w14:textId="77777777" w:rsidR="009D657C" w:rsidRPr="00A41B39" w:rsidRDefault="009D657C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3A1AE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E651B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9D657C" w:rsidRPr="00BE2BB4" w14:paraId="18E9DEAF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1D4B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C878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981B" w14:textId="77777777" w:rsidR="009D657C" w:rsidRPr="00BE2BB4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EF5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3D1A" w14:textId="15422ACB" w:rsidR="009D657C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9D657C" w:rsidRPr="00BE2BB4">
              <w:rPr>
                <w:rFonts w:ascii="Arial" w:hAnsi="Arial"/>
                <w:sz w:val="18"/>
              </w:rPr>
              <w:t>on-3GPP Device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EF4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D657C" w:rsidRPr="00BE2BB4" w14:paraId="786D5657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A375" w14:textId="77777777" w:rsidR="009D657C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deviceIdExt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F13" w14:textId="1D081B1B" w:rsidR="009D657C" w:rsidRDefault="003D4B8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</w:t>
            </w:r>
            <w:r w:rsidR="009D657C">
              <w:rPr>
                <w:rFonts w:ascii="Arial" w:hAnsi="Arial"/>
                <w:sz w:val="18"/>
                <w:lang w:eastAsia="zh-CN"/>
              </w:rPr>
              <w:t>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3124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DF43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D51F" w14:textId="40124799" w:rsidR="009D657C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="009D657C">
              <w:rPr>
                <w:rFonts w:ascii="Arial" w:hAnsi="Arial"/>
                <w:sz w:val="18"/>
              </w:rPr>
              <w:t>ny extensions to the n</w:t>
            </w:r>
            <w:r w:rsidR="009D657C" w:rsidRPr="00BE2BB4">
              <w:rPr>
                <w:rFonts w:ascii="Arial" w:hAnsi="Arial"/>
                <w:sz w:val="18"/>
              </w:rPr>
              <w:t>on-3GPP Device Identifier</w:t>
            </w:r>
            <w:r w:rsidR="009D657C">
              <w:rPr>
                <w:rFonts w:ascii="Arial" w:hAnsi="Arial"/>
                <w:sz w:val="18"/>
              </w:rPr>
              <w:t>, e.g. port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E08D" w14:textId="77777777" w:rsidR="009D657C" w:rsidRPr="00BE2BB4" w:rsidRDefault="009D657C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D657C" w:rsidRPr="00A41B39" w14:paraId="618D4A78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2EA3" w14:textId="77777777" w:rsidR="009D657C" w:rsidRPr="00A41B39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CD66" w14:textId="77777777" w:rsidR="009D657C" w:rsidRPr="00A41B39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603" w14:textId="77777777" w:rsidR="009D657C" w:rsidRPr="00A41B39" w:rsidRDefault="009D657C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068" w14:textId="77777777" w:rsidR="009D657C" w:rsidRPr="00A41B39" w:rsidRDefault="009D657C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DBEA" w14:textId="0A4493A3" w:rsidR="009D657C" w:rsidRPr="00A41B39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9D657C">
              <w:rPr>
                <w:rFonts w:ascii="Arial" w:hAnsi="Arial"/>
                <w:sz w:val="18"/>
              </w:rPr>
              <w:t>ype of device identifier, e.g. UAV, IP address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A73" w14:textId="77777777" w:rsidR="009D657C" w:rsidRPr="00A41B39" w:rsidRDefault="009D657C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5638B26" w14:textId="127E68C2" w:rsidR="00726868" w:rsidRPr="00BE2BB4" w:rsidRDefault="00726868" w:rsidP="00726868"/>
    <w:p w14:paraId="573F7A20" w14:textId="0074A0E1" w:rsidR="00726868" w:rsidRPr="00BE2BB4" w:rsidRDefault="00726868" w:rsidP="00726868">
      <w:pPr>
        <w:pStyle w:val="Heading3"/>
      </w:pPr>
      <w:r w:rsidRPr="00BE2BB4">
        <w:t>3.2.</w:t>
      </w:r>
      <w:r>
        <w:t>4</w:t>
      </w:r>
      <w:r w:rsidRPr="00BE2BB4">
        <w:tab/>
      </w:r>
      <w:proofErr w:type="spellStart"/>
      <w:r w:rsidRPr="00BE2BB4">
        <w:t>UserInformation</w:t>
      </w:r>
      <w:proofErr w:type="spellEnd"/>
      <w:r>
        <w:t xml:space="preserve"> </w:t>
      </w:r>
      <w:r w:rsidR="00E54123">
        <w:t>with</w:t>
      </w:r>
      <w:r>
        <w:t xml:space="preserve"> separate device type</w:t>
      </w:r>
    </w:p>
    <w:p w14:paraId="393CF12C" w14:textId="77777777" w:rsidR="00726868" w:rsidRPr="00BE2BB4" w:rsidRDefault="00726868" w:rsidP="00726868">
      <w:r>
        <w:t xml:space="preserve">In this solution a new list of user information is introduced containing and the current </w:t>
      </w:r>
      <w:proofErr w:type="spellStart"/>
      <w:r w:rsidRPr="00D65F45">
        <w:t>UserInformation</w:t>
      </w:r>
      <w:proofErr w:type="spellEnd"/>
      <w:r>
        <w:t xml:space="preserve"> is extended with non-3GPP device types that can contain IP addresses etc.</w:t>
      </w:r>
    </w:p>
    <w:p w14:paraId="71FCECC3" w14:textId="6DB453DB" w:rsidR="00726868" w:rsidRPr="003B7192" w:rsidRDefault="00726868" w:rsidP="00726868">
      <w:pPr>
        <w:keepNext/>
        <w:keepLines/>
        <w:spacing w:before="60"/>
        <w:jc w:val="center"/>
        <w:rPr>
          <w:rFonts w:ascii="Arial" w:hAnsi="Arial"/>
          <w:b/>
        </w:rPr>
      </w:pPr>
      <w:r w:rsidRPr="003B7192">
        <w:rPr>
          <w:rFonts w:ascii="Arial" w:hAnsi="Arial"/>
          <w:b/>
        </w:rPr>
        <w:t>Table </w:t>
      </w:r>
      <w:r w:rsidRPr="00BE2BB4">
        <w:rPr>
          <w:rFonts w:ascii="Arial" w:hAnsi="Arial"/>
          <w:b/>
          <w:lang w:eastAsia="zh-CN"/>
        </w:rPr>
        <w:t>3</w:t>
      </w:r>
      <w:r w:rsidRPr="003B7192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3B7192">
        <w:rPr>
          <w:rFonts w:ascii="Arial" w:hAnsi="Arial"/>
          <w:b/>
          <w:lang w:eastAsia="zh-CN"/>
        </w:rPr>
        <w:t>.</w:t>
      </w:r>
      <w:r w:rsidR="00342DCD">
        <w:rPr>
          <w:rFonts w:ascii="Arial" w:hAnsi="Arial"/>
          <w:b/>
          <w:lang w:eastAsia="zh-CN"/>
        </w:rPr>
        <w:t>4</w:t>
      </w:r>
      <w:r w:rsidRPr="003B7192">
        <w:rPr>
          <w:rFonts w:ascii="Arial" w:hAnsi="Arial"/>
          <w:b/>
          <w:lang w:eastAsia="zh-CN"/>
        </w:rPr>
        <w:t>-1</w:t>
      </w:r>
      <w:r w:rsidRPr="003B7192">
        <w:rPr>
          <w:rFonts w:ascii="Arial" w:hAnsi="Arial"/>
          <w:b/>
        </w:rPr>
        <w:t xml:space="preserve">: Definition of type </w:t>
      </w:r>
      <w:proofErr w:type="spellStart"/>
      <w:r w:rsidRPr="003B7192">
        <w:rPr>
          <w:rFonts w:ascii="Arial" w:hAnsi="Arial"/>
          <w:b/>
          <w:lang w:eastAsia="zh-CN"/>
        </w:rPr>
        <w:t>PDUSessionChargingInformation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26868" w:rsidRPr="003B7192" w14:paraId="1978AA28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F57F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DB7F8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76CBB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22E7EC" w14:textId="77777777" w:rsidR="00726868" w:rsidRPr="003B7192" w:rsidRDefault="00726868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282618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A4D00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26868" w:rsidRPr="00BE2BB4" w14:paraId="2369380E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7A00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B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26868" w:rsidRPr="003B7192" w14:paraId="5D4C759E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33B3" w14:textId="77777777" w:rsidR="00726868" w:rsidRPr="003B7192" w:rsidRDefault="00726868" w:rsidP="005C691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FDC" w14:textId="77777777" w:rsidR="00726868" w:rsidRPr="003B7192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FDB" w14:textId="77777777" w:rsidR="00726868" w:rsidRPr="003B7192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BB60" w14:textId="77777777" w:rsidR="00726868" w:rsidRPr="003B7192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08CC" w14:textId="69693D99" w:rsidR="00726868" w:rsidRPr="003B7192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</w:t>
            </w:r>
            <w:r w:rsidRPr="003B7192">
              <w:rPr>
                <w:rFonts w:ascii="Arial" w:hAnsi="Arial"/>
                <w:sz w:val="18"/>
                <w:lang w:eastAsia="zh-CN"/>
              </w:rPr>
              <w:t xml:space="preserve"> information </w:t>
            </w:r>
            <w:r>
              <w:rPr>
                <w:rFonts w:ascii="Arial" w:hAnsi="Arial"/>
                <w:sz w:val="18"/>
                <w:lang w:eastAsia="zh-CN"/>
              </w:rPr>
              <w:t>of</w:t>
            </w:r>
            <w:r w:rsidRPr="003B7192">
              <w:rPr>
                <w:rFonts w:ascii="Arial" w:hAnsi="Arial"/>
                <w:sz w:val="18"/>
              </w:rPr>
              <w:t xml:space="preserve"> 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64EC" w14:textId="77777777" w:rsidR="00726868" w:rsidRPr="003B7192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868" w:rsidRPr="00BE2BB4" w14:paraId="0D5DBC29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11D" w14:textId="77777777" w:rsidR="00726868" w:rsidRPr="00BE2BB4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14:paraId="3264786E" w14:textId="19AF848B" w:rsidR="00726868" w:rsidRPr="00BE2BB4" w:rsidRDefault="00726868" w:rsidP="00726868"/>
    <w:p w14:paraId="35CC66A3" w14:textId="76F3968E" w:rsidR="00726868" w:rsidRPr="00A41B39" w:rsidRDefault="00726868" w:rsidP="00726868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lastRenderedPageBreak/>
        <w:t>Table </w:t>
      </w:r>
      <w:r w:rsidRPr="00BE2BB4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.</w:t>
      </w:r>
      <w:r w:rsidR="00342DCD">
        <w:rPr>
          <w:rFonts w:ascii="Arial" w:hAnsi="Arial"/>
          <w:b/>
          <w:lang w:eastAsia="zh-CN"/>
        </w:rPr>
        <w:t>4</w:t>
      </w:r>
      <w:r w:rsidRPr="00A41B39">
        <w:rPr>
          <w:rFonts w:ascii="Arial" w:hAnsi="Arial"/>
          <w:b/>
          <w:lang w:eastAsia="zh-CN"/>
        </w:rPr>
        <w:t>-</w:t>
      </w:r>
      <w:r w:rsidRPr="00BE2BB4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</w:rPr>
        <w:t xml:space="preserve">: Definition of type </w:t>
      </w:r>
      <w:proofErr w:type="spellStart"/>
      <w:r w:rsidRPr="00A41B39">
        <w:rPr>
          <w:rFonts w:ascii="Arial" w:hAnsi="Arial"/>
          <w:b/>
          <w:lang w:eastAsia="zh-CN"/>
        </w:rPr>
        <w:t>U</w:t>
      </w:r>
      <w:r w:rsidRPr="00A41B39">
        <w:rPr>
          <w:rFonts w:ascii="Arial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26868" w:rsidRPr="00A41B39" w14:paraId="23CCD67B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A592C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BE4A5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CF6AED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45EFE5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11051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BAB06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26868" w:rsidRPr="00A41B39" w14:paraId="186DE99E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33C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3144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Gpsi</w:t>
            </w:r>
            <w:proofErr w:type="spellEnd"/>
          </w:p>
          <w:p w14:paraId="2C8CC795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7CB7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D4D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E21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 xml:space="preserve">the </w:t>
            </w:r>
            <w:r w:rsidRPr="00A41B39">
              <w:rPr>
                <w:rFonts w:ascii="Arial" w:hAnsi="Arial"/>
                <w:sz w:val="18"/>
              </w:rPr>
              <w:t>Generic Public Subscription Identifier (GPSI) of</w:t>
            </w:r>
            <w:r w:rsidRPr="00A41B39">
              <w:rPr>
                <w:rFonts w:ascii="Arial" w:hAnsi="Arial"/>
                <w:sz w:val="18"/>
                <w:lang w:bidi="ar-IQ"/>
              </w:rPr>
              <w:t xml:space="preserve"> the served party.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0295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868" w:rsidRPr="00A41B39" w14:paraId="4C16A6F2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23EC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servedPEI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E031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>Pei</w:t>
            </w:r>
          </w:p>
          <w:p w14:paraId="478367E8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FA4A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958B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B2DE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the identification of Permanent Equipment Identifier</w:t>
            </w:r>
            <w:r w:rsidRPr="00BE2BB4"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E2BB4">
              <w:rPr>
                <w:rFonts w:ascii="Arial" w:hAnsi="Arial"/>
                <w:sz w:val="18"/>
                <w:lang w:eastAsia="zh-CN"/>
              </w:rPr>
              <w:t>it may contain an IMEI, IMEISV, MAC address, or IEEE Extended Unique Identifier</w:t>
            </w:r>
            <w:r w:rsidRPr="00A41B39">
              <w:rPr>
                <w:rFonts w:ascii="Arial" w:hAnsi="Arial"/>
                <w:sz w:val="18"/>
                <w:lang w:eastAsia="zh-CN"/>
              </w:rPr>
              <w:t xml:space="preserve">.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90E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26868" w:rsidRPr="00BE2BB4" w14:paraId="55A9DD2A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6B4E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5D90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2910" w14:textId="77777777" w:rsidR="00726868" w:rsidRPr="00BE2BB4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3D27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E20E" w14:textId="3C43677E" w:rsidR="00726868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726868" w:rsidRPr="00BE2BB4">
              <w:rPr>
                <w:rFonts w:ascii="Arial" w:hAnsi="Arial"/>
                <w:sz w:val="18"/>
              </w:rPr>
              <w:t>on-3GPP Device Identifier</w:t>
            </w:r>
            <w:r w:rsidR="00726868">
              <w:rPr>
                <w:rFonts w:ascii="Arial" w:hAnsi="Arial"/>
                <w:sz w:val="18"/>
              </w:rPr>
              <w:t xml:space="preserve"> used for device identifiers not conforming to any of the defined formats in </w:t>
            </w:r>
            <w:proofErr w:type="spellStart"/>
            <w:r w:rsidR="00726868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E13E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726868" w:rsidRPr="00A41B39" w14:paraId="7C1E60B5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85B2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E04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BF24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79D6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AB3B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 xml:space="preserve">indicates the </w:t>
            </w:r>
            <w:r w:rsidRPr="00A41B39">
              <w:rPr>
                <w:rFonts w:ascii="Arial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E1E1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726868" w:rsidRPr="00A41B39" w14:paraId="5C16636B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F624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C9D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358F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8F8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631E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In-bound or Out-bound roamer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6DDB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129E5DA9" w14:textId="7D7C942C" w:rsidR="00726868" w:rsidRPr="00BE2BB4" w:rsidRDefault="00726868" w:rsidP="00726868"/>
    <w:p w14:paraId="6FC8CDB1" w14:textId="3013E022" w:rsidR="00726868" w:rsidRPr="00A41B39" w:rsidRDefault="00726868" w:rsidP="00726868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t>Table </w:t>
      </w:r>
      <w:r w:rsidRPr="00BE2BB4"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  <w:lang w:eastAsia="zh-CN"/>
        </w:rPr>
        <w:t>.</w:t>
      </w:r>
      <w:r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  <w:lang w:eastAsia="zh-CN"/>
        </w:rPr>
        <w:t>.</w:t>
      </w:r>
      <w:r w:rsidR="00342DCD">
        <w:rPr>
          <w:rFonts w:ascii="Arial" w:hAnsi="Arial"/>
          <w:b/>
          <w:lang w:eastAsia="zh-CN"/>
        </w:rPr>
        <w:t>4</w:t>
      </w:r>
      <w:r w:rsidRPr="00A41B3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</w:rPr>
        <w:t xml:space="preserve">: Definition of type </w:t>
      </w:r>
      <w:r w:rsidRPr="00B62373">
        <w:rPr>
          <w:rFonts w:ascii="Arial" w:hAnsi="Arial"/>
          <w:b/>
          <w:lang w:eastAsia="zh-CN"/>
        </w:rPr>
        <w:t>N3gppDeviceId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726868" w:rsidRPr="00A41B39" w14:paraId="4D06C6E0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7F58B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37AE3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E2271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AC29EE" w14:textId="77777777" w:rsidR="00726868" w:rsidRPr="00A41B39" w:rsidRDefault="00726868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18A6B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8078F" w14:textId="77777777" w:rsidR="00726868" w:rsidRPr="00A41B39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726868" w:rsidRPr="00BE2BB4" w14:paraId="66CF6733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559F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6ADD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594E" w14:textId="77777777" w:rsidR="00726868" w:rsidRPr="00BE2BB4" w:rsidRDefault="00726868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E7F1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E3E3" w14:textId="77797C14" w:rsidR="00726868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726868" w:rsidRPr="00BE2BB4">
              <w:rPr>
                <w:rFonts w:ascii="Arial" w:hAnsi="Arial"/>
                <w:sz w:val="18"/>
              </w:rPr>
              <w:t>on-3GPP Device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656A" w14:textId="77777777" w:rsidR="00726868" w:rsidRPr="00BE2BB4" w:rsidRDefault="00726868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04895" w:rsidRPr="00BE2BB4" w14:paraId="7963A51A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67C" w14:textId="14F65F17" w:rsidR="00604895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deviceIdExt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DBE" w14:textId="41062679" w:rsidR="00604895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350A" w14:textId="687E459C" w:rsidR="00604895" w:rsidRPr="00A41B39" w:rsidRDefault="00604895" w:rsidP="00604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9381" w14:textId="4F41557A" w:rsidR="00604895" w:rsidRPr="00BE2BB4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91A9" w14:textId="79EAA972" w:rsidR="00604895" w:rsidRPr="00BE2BB4" w:rsidRDefault="002F10B5" w:rsidP="006048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="001714C2">
              <w:rPr>
                <w:rFonts w:ascii="Arial" w:hAnsi="Arial"/>
                <w:sz w:val="18"/>
              </w:rPr>
              <w:t>ny e</w:t>
            </w:r>
            <w:r w:rsidR="00604895">
              <w:rPr>
                <w:rFonts w:ascii="Arial" w:hAnsi="Arial"/>
                <w:sz w:val="18"/>
              </w:rPr>
              <w:t>xtension</w:t>
            </w:r>
            <w:r w:rsidR="001714C2">
              <w:rPr>
                <w:rFonts w:ascii="Arial" w:hAnsi="Arial"/>
                <w:sz w:val="18"/>
              </w:rPr>
              <w:t>s to the n</w:t>
            </w:r>
            <w:r w:rsidR="001714C2" w:rsidRPr="00BE2BB4">
              <w:rPr>
                <w:rFonts w:ascii="Arial" w:hAnsi="Arial"/>
                <w:sz w:val="18"/>
              </w:rPr>
              <w:t>on-3GPP Device Identifier</w:t>
            </w:r>
            <w:r w:rsidR="001714C2">
              <w:rPr>
                <w:rFonts w:ascii="Arial" w:hAnsi="Arial"/>
                <w:sz w:val="18"/>
              </w:rPr>
              <w:t>, e.g. port number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B30C" w14:textId="77777777" w:rsidR="00604895" w:rsidRPr="00BE2BB4" w:rsidRDefault="00604895" w:rsidP="006048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04895" w:rsidRPr="00A41B39" w14:paraId="2E2D3903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0B9C" w14:textId="77777777" w:rsidR="00604895" w:rsidRPr="00A41B39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31B8" w14:textId="77777777" w:rsidR="00604895" w:rsidRPr="00A41B39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35B7" w14:textId="77777777" w:rsidR="00604895" w:rsidRPr="00A41B39" w:rsidRDefault="00604895" w:rsidP="0060489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671A" w14:textId="77777777" w:rsidR="00604895" w:rsidRPr="00A41B39" w:rsidRDefault="0060489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1E13" w14:textId="51C27768" w:rsidR="00604895" w:rsidRPr="00A41B39" w:rsidRDefault="002F10B5" w:rsidP="0060489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604895">
              <w:rPr>
                <w:rFonts w:ascii="Arial" w:hAnsi="Arial"/>
                <w:sz w:val="18"/>
              </w:rPr>
              <w:t>ype of device identifier, e.g. UAV, IP address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7946" w14:textId="77777777" w:rsidR="00604895" w:rsidRPr="00A41B39" w:rsidRDefault="00604895" w:rsidP="0060489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08F0CF0A" w14:textId="2F4D475C" w:rsidR="00726868" w:rsidRPr="00BE2BB4" w:rsidRDefault="00726868" w:rsidP="00726868"/>
    <w:p w14:paraId="69B22E48" w14:textId="24ED8A34" w:rsidR="00CB296B" w:rsidRPr="00BE2BB4" w:rsidRDefault="00CB296B" w:rsidP="00CB29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BE2BB4">
        <w:rPr>
          <w:rFonts w:ascii="Arial" w:eastAsia="Times New Roman" w:hAnsi="Arial"/>
          <w:sz w:val="32"/>
        </w:rPr>
        <w:t>3.</w:t>
      </w:r>
      <w:r w:rsidR="002F63E5" w:rsidRPr="00BE2BB4">
        <w:rPr>
          <w:rFonts w:ascii="Arial" w:eastAsia="Times New Roman" w:hAnsi="Arial"/>
          <w:sz w:val="32"/>
        </w:rPr>
        <w:t>10</w:t>
      </w:r>
      <w:r w:rsidR="009B575E" w:rsidRPr="00BE2BB4">
        <w:rPr>
          <w:rFonts w:ascii="Arial" w:eastAsia="Times New Roman" w:hAnsi="Arial"/>
          <w:sz w:val="32"/>
        </w:rPr>
        <w:tab/>
      </w:r>
      <w:r w:rsidRPr="00BE2BB4">
        <w:rPr>
          <w:rFonts w:ascii="Arial" w:eastAsia="Times New Roman" w:hAnsi="Arial"/>
          <w:sz w:val="32"/>
        </w:rPr>
        <w:t>Evaluation</w:t>
      </w:r>
    </w:p>
    <w:p w14:paraId="43A9C030" w14:textId="2059525C" w:rsidR="00B36A18" w:rsidRDefault="003912B4" w:rsidP="00747335">
      <w:pPr>
        <w:rPr>
          <w:rFonts w:eastAsia="Times New Roman"/>
          <w:iCs/>
        </w:rPr>
      </w:pPr>
      <w:r>
        <w:rPr>
          <w:rFonts w:eastAsia="Times New Roman"/>
          <w:iCs/>
        </w:rPr>
        <w:t>The main difference between</w:t>
      </w:r>
      <w:r w:rsidR="00B7376F">
        <w:rPr>
          <w:rFonts w:eastAsia="Times New Roman"/>
          <w:iCs/>
        </w:rPr>
        <w:t xml:space="preserve"> solution in</w:t>
      </w:r>
      <w:r>
        <w:rPr>
          <w:rFonts w:eastAsia="Times New Roman"/>
          <w:iCs/>
        </w:rPr>
        <w:t xml:space="preserve"> clause 3.2.2 and 3.2.3 is if </w:t>
      </w:r>
      <w:r w:rsidR="00677BC4">
        <w:rPr>
          <w:rFonts w:eastAsia="Times New Roman"/>
          <w:iCs/>
        </w:rPr>
        <w:t xml:space="preserve">known </w:t>
      </w:r>
      <w:r w:rsidR="003C712F">
        <w:rPr>
          <w:rFonts w:eastAsia="Times New Roman"/>
          <w:iCs/>
        </w:rPr>
        <w:t>identifiers</w:t>
      </w:r>
      <w:r w:rsidR="00677BC4">
        <w:rPr>
          <w:rFonts w:eastAsia="Times New Roman"/>
          <w:iCs/>
        </w:rPr>
        <w:t xml:space="preserve"> should be added or not</w:t>
      </w:r>
      <w:r w:rsidR="00DA4B35">
        <w:rPr>
          <w:rFonts w:eastAsia="Times New Roman"/>
          <w:iCs/>
        </w:rPr>
        <w:t xml:space="preserve">, </w:t>
      </w:r>
      <w:r w:rsidR="005D2EB9">
        <w:rPr>
          <w:rFonts w:eastAsia="Times New Roman"/>
          <w:iCs/>
        </w:rPr>
        <w:t xml:space="preserve">the advantage with adding known is that it is easier </w:t>
      </w:r>
      <w:r w:rsidR="00654CE0">
        <w:rPr>
          <w:rFonts w:eastAsia="Times New Roman"/>
          <w:iCs/>
        </w:rPr>
        <w:t>to pars the information while</w:t>
      </w:r>
      <w:r w:rsidR="00B7376F">
        <w:rPr>
          <w:rFonts w:eastAsia="Times New Roman"/>
          <w:iCs/>
        </w:rPr>
        <w:t xml:space="preserve"> it increases the information to parse.</w:t>
      </w:r>
    </w:p>
    <w:p w14:paraId="2BA353E8" w14:textId="67E86EE8" w:rsidR="00B7376F" w:rsidRPr="00BE2BB4" w:rsidRDefault="00B7376F" w:rsidP="00747335">
      <w:pPr>
        <w:rPr>
          <w:rFonts w:eastAsia="Times New Roman"/>
          <w:iCs/>
        </w:rPr>
      </w:pPr>
      <w:r>
        <w:rPr>
          <w:rFonts w:eastAsia="Times New Roman"/>
          <w:iCs/>
        </w:rPr>
        <w:t xml:space="preserve">The </w:t>
      </w:r>
      <w:r w:rsidR="00E8237F">
        <w:rPr>
          <w:rFonts w:eastAsia="Times New Roman"/>
          <w:iCs/>
        </w:rPr>
        <w:t>main</w:t>
      </w:r>
      <w:r>
        <w:rPr>
          <w:rFonts w:eastAsia="Times New Roman"/>
          <w:iCs/>
        </w:rPr>
        <w:t xml:space="preserve"> difference between </w:t>
      </w:r>
      <w:r w:rsidR="00737BD5">
        <w:rPr>
          <w:rFonts w:eastAsia="Times New Roman"/>
          <w:iCs/>
        </w:rPr>
        <w:t xml:space="preserve">solution in </w:t>
      </w:r>
      <w:r>
        <w:rPr>
          <w:rFonts w:eastAsia="Times New Roman"/>
          <w:iCs/>
        </w:rPr>
        <w:t xml:space="preserve">clause </w:t>
      </w:r>
      <w:r w:rsidR="00737BD5">
        <w:rPr>
          <w:rFonts w:eastAsia="Times New Roman"/>
          <w:iCs/>
        </w:rPr>
        <w:t xml:space="preserve">3.2.4 and any of the other is that this only allows one </w:t>
      </w:r>
      <w:r w:rsidR="00C54216">
        <w:rPr>
          <w:rFonts w:eastAsia="Times New Roman"/>
          <w:iCs/>
        </w:rPr>
        <w:t xml:space="preserve">each </w:t>
      </w:r>
      <w:r w:rsidR="00737BD5">
        <w:rPr>
          <w:rFonts w:eastAsia="Times New Roman"/>
          <w:iCs/>
        </w:rPr>
        <w:t>of the types GPSI</w:t>
      </w:r>
      <w:r w:rsidR="00C54216">
        <w:rPr>
          <w:rFonts w:eastAsia="Times New Roman"/>
          <w:iCs/>
        </w:rPr>
        <w:t xml:space="preserve">, </w:t>
      </w:r>
      <w:r w:rsidR="00FC7F40">
        <w:rPr>
          <w:rFonts w:eastAsia="Times New Roman"/>
          <w:iCs/>
        </w:rPr>
        <w:t xml:space="preserve">and </w:t>
      </w:r>
      <w:r w:rsidR="00C54216">
        <w:rPr>
          <w:rFonts w:eastAsia="Times New Roman"/>
          <w:iCs/>
        </w:rPr>
        <w:t>PEI</w:t>
      </w:r>
      <w:r w:rsidR="002670FC">
        <w:rPr>
          <w:rFonts w:eastAsia="Times New Roman"/>
          <w:iCs/>
        </w:rPr>
        <w:t xml:space="preserve"> meaning </w:t>
      </w:r>
      <w:r w:rsidR="00061732">
        <w:rPr>
          <w:rFonts w:eastAsia="Times New Roman"/>
          <w:iCs/>
        </w:rPr>
        <w:t xml:space="preserve">for GPSI </w:t>
      </w:r>
      <w:r w:rsidR="009200F0">
        <w:rPr>
          <w:rFonts w:eastAsia="Times New Roman"/>
          <w:iCs/>
        </w:rPr>
        <w:t>there can only be either</w:t>
      </w:r>
      <w:r w:rsidR="002670FC">
        <w:rPr>
          <w:rFonts w:eastAsia="Times New Roman"/>
          <w:iCs/>
        </w:rPr>
        <w:t xml:space="preserve"> </w:t>
      </w:r>
      <w:r w:rsidR="00061732">
        <w:rPr>
          <w:rFonts w:eastAsia="Times New Roman"/>
          <w:iCs/>
        </w:rPr>
        <w:t xml:space="preserve">MSISDN or </w:t>
      </w:r>
      <w:r w:rsidR="009200F0">
        <w:rPr>
          <w:rFonts w:eastAsia="Times New Roman"/>
          <w:iCs/>
        </w:rPr>
        <w:t>External</w:t>
      </w:r>
      <w:r w:rsidR="00061732">
        <w:rPr>
          <w:rFonts w:eastAsia="Times New Roman"/>
          <w:iCs/>
        </w:rPr>
        <w:t xml:space="preserve"> Identifier, </w:t>
      </w:r>
      <w:r w:rsidR="009200F0">
        <w:rPr>
          <w:rFonts w:eastAsia="Times New Roman"/>
          <w:iCs/>
        </w:rPr>
        <w:t xml:space="preserve">and for PEI it would be either </w:t>
      </w:r>
      <w:r w:rsidR="00E8237F">
        <w:rPr>
          <w:rFonts w:eastAsia="Times New Roman"/>
          <w:iCs/>
        </w:rPr>
        <w:t>IMEI or MAC.</w:t>
      </w:r>
    </w:p>
    <w:p w14:paraId="4348BC38" w14:textId="047475CA" w:rsidR="00CB296B" w:rsidRPr="00BE2BB4" w:rsidRDefault="00CB296B" w:rsidP="00CB296B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BE2BB4">
        <w:rPr>
          <w:rFonts w:ascii="Arial" w:eastAsia="Times New Roman" w:hAnsi="Arial"/>
          <w:sz w:val="32"/>
        </w:rPr>
        <w:t>3.</w:t>
      </w:r>
      <w:r w:rsidR="002F63E5" w:rsidRPr="00BE2BB4">
        <w:rPr>
          <w:rFonts w:ascii="Arial" w:eastAsia="Times New Roman" w:hAnsi="Arial"/>
          <w:sz w:val="32"/>
        </w:rPr>
        <w:t>11</w:t>
      </w:r>
      <w:r w:rsidR="009B575E" w:rsidRPr="00BE2BB4">
        <w:rPr>
          <w:rFonts w:ascii="Arial" w:eastAsia="Times New Roman" w:hAnsi="Arial"/>
          <w:sz w:val="32"/>
        </w:rPr>
        <w:tab/>
      </w:r>
      <w:r w:rsidRPr="00BE2BB4">
        <w:rPr>
          <w:rFonts w:ascii="Arial" w:eastAsia="Times New Roman" w:hAnsi="Arial"/>
          <w:sz w:val="32"/>
        </w:rPr>
        <w:t>Observations</w:t>
      </w:r>
    </w:p>
    <w:p w14:paraId="58697919" w14:textId="6E8E13AE" w:rsidR="00CB296B" w:rsidRPr="00BE2BB4" w:rsidRDefault="00CB296B" w:rsidP="00CB296B">
      <w:pPr>
        <w:rPr>
          <w:rFonts w:eastAsia="Times New Roman"/>
          <w:iCs/>
        </w:rPr>
      </w:pPr>
      <w:r w:rsidRPr="00BE2BB4">
        <w:rPr>
          <w:rFonts w:eastAsia="Times New Roman"/>
          <w:iCs/>
        </w:rPr>
        <w:t xml:space="preserve">Observation 1: </w:t>
      </w:r>
      <w:r w:rsidR="00E8237F">
        <w:rPr>
          <w:rFonts w:eastAsia="Times New Roman"/>
          <w:iCs/>
        </w:rPr>
        <w:t>Having known identifiers explicitly defined increases the possible use of these.</w:t>
      </w:r>
    </w:p>
    <w:p w14:paraId="61579C3B" w14:textId="14B405E2" w:rsidR="00CB296B" w:rsidRPr="00BE2BB4" w:rsidRDefault="00CB296B" w:rsidP="00CB296B">
      <w:pPr>
        <w:rPr>
          <w:rFonts w:eastAsia="Times New Roman"/>
          <w:iCs/>
        </w:rPr>
      </w:pPr>
      <w:r w:rsidRPr="00BE2BB4">
        <w:rPr>
          <w:rFonts w:eastAsia="Times New Roman"/>
          <w:iCs/>
        </w:rPr>
        <w:t xml:space="preserve">Observation 2: </w:t>
      </w:r>
      <w:r w:rsidR="004C798E">
        <w:rPr>
          <w:rFonts w:eastAsia="Times New Roman"/>
          <w:iCs/>
        </w:rPr>
        <w:t xml:space="preserve">Allowing both MSISDN and External </w:t>
      </w:r>
      <w:r w:rsidR="00C62341">
        <w:rPr>
          <w:rFonts w:eastAsia="Times New Roman"/>
          <w:iCs/>
        </w:rPr>
        <w:t>Identifier</w:t>
      </w:r>
      <w:r w:rsidR="004C798E">
        <w:rPr>
          <w:rFonts w:eastAsia="Times New Roman"/>
          <w:iCs/>
        </w:rPr>
        <w:t xml:space="preserve"> as well as both MAC and IMSI could be </w:t>
      </w:r>
      <w:r w:rsidR="00C62341">
        <w:rPr>
          <w:rFonts w:eastAsia="Times New Roman"/>
          <w:iCs/>
        </w:rPr>
        <w:t>advantageous</w:t>
      </w:r>
      <w:r w:rsidR="004C798E">
        <w:rPr>
          <w:rFonts w:eastAsia="Times New Roman"/>
          <w:iCs/>
        </w:rPr>
        <w:t>.</w:t>
      </w:r>
    </w:p>
    <w:p w14:paraId="233737F1" w14:textId="77777777" w:rsidR="00CB296B" w:rsidRDefault="00CB296B" w:rsidP="00CB296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BE2BB4">
        <w:rPr>
          <w:rFonts w:ascii="Arial" w:eastAsia="Times New Roman" w:hAnsi="Arial"/>
          <w:sz w:val="36"/>
        </w:rPr>
        <w:t>4</w:t>
      </w:r>
      <w:r w:rsidRPr="00BE2BB4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BE2BB4">
        <w:rPr>
          <w:rFonts w:ascii="Arial" w:eastAsia="Times New Roman" w:hAnsi="Arial"/>
          <w:sz w:val="36"/>
        </w:rPr>
        <w:t>proposal</w:t>
      </w:r>
      <w:proofErr w:type="gramEnd"/>
    </w:p>
    <w:p w14:paraId="2CB1F34C" w14:textId="2479A4DD" w:rsidR="005F6C6D" w:rsidRPr="00BE2BB4" w:rsidRDefault="005F6C6D" w:rsidP="005F6C6D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>
        <w:rPr>
          <w:rFonts w:ascii="Arial" w:eastAsia="Times New Roman" w:hAnsi="Arial"/>
          <w:sz w:val="32"/>
        </w:rPr>
        <w:t>4</w:t>
      </w:r>
      <w:r w:rsidRPr="00BE2BB4">
        <w:rPr>
          <w:rFonts w:ascii="Arial" w:eastAsia="Times New Roman" w:hAnsi="Arial"/>
          <w:sz w:val="32"/>
        </w:rPr>
        <w:t>.1</w:t>
      </w:r>
      <w:r w:rsidRPr="00BE2BB4">
        <w:rPr>
          <w:rFonts w:ascii="Arial" w:eastAsia="Times New Roman" w:hAnsi="Arial"/>
          <w:sz w:val="32"/>
        </w:rPr>
        <w:tab/>
      </w:r>
      <w:r>
        <w:rPr>
          <w:rFonts w:ascii="Arial" w:eastAsia="Times New Roman" w:hAnsi="Arial"/>
          <w:sz w:val="32"/>
        </w:rPr>
        <w:t>Combination</w:t>
      </w:r>
      <w:r w:rsidR="00083ED0">
        <w:rPr>
          <w:rFonts w:ascii="Arial" w:eastAsia="Times New Roman" w:hAnsi="Arial"/>
          <w:sz w:val="32"/>
        </w:rPr>
        <w:t xml:space="preserve"> of clause 3.2.2 and 3.2.3</w:t>
      </w:r>
    </w:p>
    <w:p w14:paraId="10075461" w14:textId="070503D7" w:rsidR="00B667BA" w:rsidRDefault="00C62341" w:rsidP="00CB296B">
      <w:pPr>
        <w:rPr>
          <w:rFonts w:eastAsia="Times New Roman"/>
          <w:iCs/>
        </w:rPr>
      </w:pPr>
      <w:r>
        <w:rPr>
          <w:rFonts w:eastAsia="Times New Roman"/>
          <w:iCs/>
        </w:rPr>
        <w:t>A combination of clause 3.2.2 and 3.2</w:t>
      </w:r>
      <w:r w:rsidR="003F7B60">
        <w:rPr>
          <w:rFonts w:eastAsia="Times New Roman"/>
          <w:iCs/>
        </w:rPr>
        <w:t>.</w:t>
      </w:r>
      <w:r w:rsidR="00E04730">
        <w:rPr>
          <w:rFonts w:eastAsia="Times New Roman"/>
          <w:iCs/>
        </w:rPr>
        <w:t>3 would be the optimal solution.</w:t>
      </w:r>
    </w:p>
    <w:p w14:paraId="3BCE3B4E" w14:textId="17FFDDC5" w:rsidR="00E04730" w:rsidRPr="003B7192" w:rsidRDefault="00E04730" w:rsidP="00E04730">
      <w:pPr>
        <w:keepNext/>
        <w:keepLines/>
        <w:spacing w:before="60"/>
        <w:jc w:val="center"/>
        <w:rPr>
          <w:rFonts w:ascii="Arial" w:hAnsi="Arial"/>
          <w:b/>
        </w:rPr>
      </w:pPr>
      <w:r w:rsidRPr="003B7192">
        <w:rPr>
          <w:rFonts w:ascii="Arial" w:hAnsi="Arial"/>
          <w:b/>
        </w:rPr>
        <w:t>Table </w:t>
      </w:r>
      <w:r>
        <w:rPr>
          <w:rFonts w:ascii="Arial" w:hAnsi="Arial"/>
          <w:b/>
          <w:lang w:eastAsia="zh-CN"/>
        </w:rPr>
        <w:t>4</w:t>
      </w:r>
      <w:r w:rsidR="00083ED0">
        <w:rPr>
          <w:rFonts w:ascii="Arial" w:hAnsi="Arial"/>
          <w:b/>
          <w:lang w:eastAsia="zh-CN"/>
        </w:rPr>
        <w:t>.1</w:t>
      </w:r>
      <w:r w:rsidRPr="003B7192">
        <w:rPr>
          <w:rFonts w:ascii="Arial" w:hAnsi="Arial"/>
          <w:b/>
          <w:lang w:eastAsia="zh-CN"/>
        </w:rPr>
        <w:t>-1</w:t>
      </w:r>
      <w:r w:rsidRPr="003B7192">
        <w:rPr>
          <w:rFonts w:ascii="Arial" w:hAnsi="Arial"/>
          <w:b/>
        </w:rPr>
        <w:t xml:space="preserve">: Definition of type </w:t>
      </w:r>
      <w:proofErr w:type="spellStart"/>
      <w:r w:rsidRPr="003B7192">
        <w:rPr>
          <w:rFonts w:ascii="Arial" w:hAnsi="Arial"/>
          <w:b/>
          <w:lang w:eastAsia="zh-CN"/>
        </w:rPr>
        <w:t>PDUSessionChargingInformation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E04730" w:rsidRPr="003B7192" w14:paraId="5A065935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604B6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FB11A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2A1D5D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580B5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B7192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7666A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0AEFF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B7192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04730" w:rsidRPr="00BE2BB4" w14:paraId="4E963D33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7BC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BB4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E04730" w:rsidRPr="003B7192" w14:paraId="7096456A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A890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90C1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FA14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B36C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0E47" w14:textId="3694C27F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</w:t>
            </w:r>
            <w:r w:rsidRPr="003B7192">
              <w:rPr>
                <w:rFonts w:ascii="Arial" w:hAnsi="Arial"/>
                <w:sz w:val="18"/>
                <w:lang w:eastAsia="zh-CN"/>
              </w:rPr>
              <w:t xml:space="preserve"> information </w:t>
            </w:r>
            <w:r>
              <w:rPr>
                <w:rFonts w:ascii="Arial" w:hAnsi="Arial"/>
                <w:sz w:val="18"/>
                <w:lang w:eastAsia="zh-CN"/>
              </w:rPr>
              <w:t>of</w:t>
            </w:r>
            <w:r w:rsidRPr="003B7192">
              <w:rPr>
                <w:rFonts w:ascii="Arial" w:hAnsi="Arial"/>
                <w:sz w:val="18"/>
              </w:rPr>
              <w:t xml:space="preserve"> 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7DAE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730" w:rsidRPr="003B7192" w14:paraId="7EBB4A8A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DF1B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B7192">
              <w:rPr>
                <w:rFonts w:ascii="Arial" w:hAnsi="Arial"/>
                <w:sz w:val="18"/>
              </w:rPr>
              <w:t>userInformation</w:t>
            </w:r>
            <w:r w:rsidRPr="00BE2BB4">
              <w:rPr>
                <w:rFonts w:ascii="Arial" w:hAnsi="Arial"/>
                <w:sz w:val="18"/>
              </w:rPr>
              <w:t>List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E25B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3B7192">
              <w:rPr>
                <w:rFonts w:ascii="Arial" w:hAnsi="Arial"/>
                <w:sz w:val="18"/>
                <w:lang w:eastAsia="zh-CN"/>
              </w:rPr>
              <w:t>U</w:t>
            </w:r>
            <w:r w:rsidRPr="003B7192">
              <w:rPr>
                <w:rFonts w:ascii="Arial" w:hAnsi="Arial"/>
                <w:sz w:val="18"/>
              </w:rPr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84D7" w14:textId="77777777" w:rsidR="00E04730" w:rsidRPr="003B7192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B7192">
              <w:rPr>
                <w:rFonts w:ascii="Arial" w:hAnsi="Arial"/>
                <w:sz w:val="18"/>
                <w:lang w:bidi="ar-IQ"/>
              </w:rPr>
              <w:t>O</w:t>
            </w:r>
            <w:r w:rsidRPr="003B7192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0665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3B7192">
              <w:rPr>
                <w:rFonts w:ascii="Arial" w:hAnsi="Arial"/>
                <w:sz w:val="18"/>
                <w:lang w:eastAsia="zh-CN" w:bidi="ar-IQ"/>
              </w:rPr>
              <w:t>0..</w:t>
            </w:r>
            <w:r w:rsidRPr="00BE2BB4"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25D0" w14:textId="03F646C6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</w:t>
            </w:r>
            <w:r w:rsidRPr="003B7192">
              <w:rPr>
                <w:rFonts w:ascii="Arial" w:hAnsi="Arial"/>
                <w:sz w:val="18"/>
                <w:lang w:eastAsia="zh-CN"/>
              </w:rPr>
              <w:t xml:space="preserve"> information of </w:t>
            </w:r>
            <w:r w:rsidRPr="00BE2BB4">
              <w:rPr>
                <w:rFonts w:ascii="Arial" w:hAnsi="Arial"/>
                <w:sz w:val="18"/>
              </w:rPr>
              <w:t>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5D3A" w14:textId="77777777" w:rsidR="00E04730" w:rsidRPr="003B7192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E04730" w:rsidRPr="00BE2BB4" w14:paraId="750AFBBE" w14:textId="77777777" w:rsidTr="005C6918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9EFB" w14:textId="77777777" w:rsidR="00E04730" w:rsidRPr="00BE2BB4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…</w:t>
            </w:r>
          </w:p>
        </w:tc>
      </w:tr>
    </w:tbl>
    <w:p w14:paraId="41688BE7" w14:textId="77777777" w:rsidR="00E04730" w:rsidRPr="00BE2BB4" w:rsidRDefault="00E04730" w:rsidP="00E04730"/>
    <w:p w14:paraId="62CBFBB3" w14:textId="382FC1D1" w:rsidR="00E04730" w:rsidRPr="00A41B39" w:rsidRDefault="00E04730" w:rsidP="00E04730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lastRenderedPageBreak/>
        <w:t>Table </w:t>
      </w:r>
      <w:r w:rsidR="003A7046">
        <w:rPr>
          <w:rFonts w:ascii="Arial" w:hAnsi="Arial"/>
          <w:b/>
          <w:lang w:eastAsia="zh-CN"/>
        </w:rPr>
        <w:t>4.1</w:t>
      </w:r>
      <w:r w:rsidRPr="00A41B39">
        <w:rPr>
          <w:rFonts w:ascii="Arial" w:hAnsi="Arial"/>
          <w:b/>
          <w:lang w:eastAsia="zh-CN"/>
        </w:rPr>
        <w:t>-</w:t>
      </w:r>
      <w:r w:rsidRPr="00BE2BB4">
        <w:rPr>
          <w:rFonts w:ascii="Arial" w:hAnsi="Arial"/>
          <w:b/>
          <w:lang w:eastAsia="zh-CN"/>
        </w:rPr>
        <w:t>2</w:t>
      </w:r>
      <w:r w:rsidRPr="00A41B39">
        <w:rPr>
          <w:rFonts w:ascii="Arial" w:hAnsi="Arial"/>
          <w:b/>
        </w:rPr>
        <w:t xml:space="preserve">: Definition of type </w:t>
      </w:r>
      <w:proofErr w:type="spellStart"/>
      <w:r w:rsidRPr="00A41B39">
        <w:rPr>
          <w:rFonts w:ascii="Arial" w:hAnsi="Arial"/>
          <w:b/>
          <w:lang w:eastAsia="zh-CN"/>
        </w:rPr>
        <w:t>U</w:t>
      </w:r>
      <w:r w:rsidRPr="00A41B39">
        <w:rPr>
          <w:rFonts w:ascii="Arial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E04730" w:rsidRPr="00A41B39" w14:paraId="21252802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3F99D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BD1FA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34AC5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8576E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F1E82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622B55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04730" w:rsidRPr="00A41B39" w14:paraId="36548824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D2F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E05A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Gpsi</w:t>
            </w:r>
            <w:proofErr w:type="spellEnd"/>
          </w:p>
          <w:p w14:paraId="18F9B317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3D64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FC78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6AF3" w14:textId="1A05DC18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 xml:space="preserve">the </w:t>
            </w:r>
            <w:r w:rsidRPr="00A41B39">
              <w:rPr>
                <w:rFonts w:ascii="Arial" w:hAnsi="Arial"/>
                <w:sz w:val="18"/>
              </w:rPr>
              <w:t>Generic Public Subscription Identifier (GPSI) of</w:t>
            </w:r>
            <w:r w:rsidRPr="00A41B39">
              <w:rPr>
                <w:rFonts w:ascii="Arial" w:hAnsi="Arial"/>
                <w:sz w:val="18"/>
                <w:lang w:bidi="ar-IQ"/>
              </w:rPr>
              <w:t xml:space="preserve"> the served party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C093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730" w:rsidRPr="00A41B39" w14:paraId="74EFE332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A484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servedPEI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5B2F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>Pei</w:t>
            </w:r>
          </w:p>
          <w:p w14:paraId="0109DDE3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0FB3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35BF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F2B" w14:textId="4389AE1A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the identification of Permanent Equipment Identifier</w:t>
            </w:r>
            <w:r w:rsidRPr="00BE2BB4">
              <w:rPr>
                <w:rFonts w:ascii="Arial" w:hAnsi="Arial"/>
                <w:sz w:val="18"/>
                <w:lang w:eastAsia="zh-CN"/>
              </w:rPr>
              <w:t>,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BE2BB4">
              <w:rPr>
                <w:rFonts w:ascii="Arial" w:hAnsi="Arial"/>
                <w:sz w:val="18"/>
                <w:lang w:eastAsia="zh-CN"/>
              </w:rPr>
              <w:t>it may contain an IMEI, IMEISV, MAC address, or IEEE Extended Unique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C35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4730" w:rsidRPr="00BE2BB4" w14:paraId="1DD25A14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DC1E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servedIP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48E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IPAddr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F443" w14:textId="77777777" w:rsidR="00E04730" w:rsidRPr="00BE2BB4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B5E2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E2BB4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8F92" w14:textId="13E8E674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BB4">
              <w:rPr>
                <w:rFonts w:ascii="Arial" w:hAnsi="Arial"/>
                <w:sz w:val="18"/>
              </w:rPr>
              <w:t xml:space="preserve">the IP Address of the </w:t>
            </w:r>
            <w:r w:rsidRPr="003B7192">
              <w:rPr>
                <w:rFonts w:ascii="Arial" w:hAnsi="Arial"/>
                <w:sz w:val="18"/>
              </w:rPr>
              <w:t xml:space="preserve">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  <w:r>
              <w:rPr>
                <w:rFonts w:ascii="Arial" w:hAnsi="Arial"/>
                <w:sz w:val="18"/>
              </w:rPr>
              <w:t xml:space="preserve"> or</w:t>
            </w:r>
            <w:r w:rsidRPr="00BE2BB4">
              <w:rPr>
                <w:rFonts w:ascii="Arial" w:hAnsi="Arial"/>
                <w:sz w:val="18"/>
              </w:rPr>
              <w:t xml:space="preserve"> 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A02B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</w:p>
        </w:tc>
      </w:tr>
      <w:tr w:rsidR="00E04730" w:rsidRPr="00BE2BB4" w14:paraId="446E1BD1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7D8B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portNumber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13E4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BE2BB4"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5DC" w14:textId="77777777" w:rsidR="00E04730" w:rsidRPr="00BE2BB4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566D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7707" w14:textId="68DD9CCC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2BB4">
              <w:rPr>
                <w:rFonts w:ascii="Arial" w:hAnsi="Arial"/>
                <w:sz w:val="18"/>
              </w:rPr>
              <w:t xml:space="preserve">the </w:t>
            </w:r>
            <w:r>
              <w:rPr>
                <w:rFonts w:ascii="Arial" w:hAnsi="Arial"/>
                <w:sz w:val="18"/>
              </w:rPr>
              <w:t xml:space="preserve">port number of </w:t>
            </w:r>
            <w:r w:rsidRPr="00BE2BB4">
              <w:rPr>
                <w:rFonts w:ascii="Arial" w:hAnsi="Arial"/>
                <w:sz w:val="18"/>
              </w:rPr>
              <w:t xml:space="preserve">IP Address </w:t>
            </w:r>
            <w:r>
              <w:rPr>
                <w:rFonts w:ascii="Arial" w:hAnsi="Arial"/>
                <w:sz w:val="18"/>
              </w:rPr>
              <w:t>used by</w:t>
            </w:r>
            <w:r w:rsidRPr="00BE2BB4">
              <w:rPr>
                <w:rFonts w:ascii="Arial" w:hAnsi="Arial"/>
                <w:sz w:val="18"/>
              </w:rPr>
              <w:t xml:space="preserve"> the </w:t>
            </w:r>
            <w:r w:rsidRPr="003B7192">
              <w:rPr>
                <w:rFonts w:ascii="Arial" w:hAnsi="Arial"/>
                <w:sz w:val="18"/>
              </w:rPr>
              <w:t xml:space="preserve">user </w:t>
            </w:r>
            <w:r w:rsidRPr="003B7192">
              <w:rPr>
                <w:rFonts w:ascii="Arial" w:hAnsi="Arial"/>
                <w:sz w:val="18"/>
                <w:lang w:eastAsia="zh-CN"/>
              </w:rPr>
              <w:t>e</w:t>
            </w:r>
            <w:r w:rsidRPr="003B7192">
              <w:rPr>
                <w:rFonts w:ascii="Arial" w:hAnsi="Arial"/>
                <w:sz w:val="18"/>
              </w:rPr>
              <w:t>quipment</w:t>
            </w:r>
            <w:r w:rsidRPr="00BE2BB4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or</w:t>
            </w:r>
            <w:r w:rsidRPr="00BE2BB4">
              <w:rPr>
                <w:rFonts w:ascii="Arial" w:hAnsi="Arial"/>
                <w:sz w:val="18"/>
              </w:rPr>
              <w:t xml:space="preserve"> devices connected to the user equipment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22CE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</w:p>
        </w:tc>
      </w:tr>
      <w:tr w:rsidR="00E04730" w:rsidRPr="00BE2BB4" w14:paraId="5DE2A89C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F8BE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665E" w14:textId="1355EB40" w:rsidR="00E04730" w:rsidRPr="00BE2BB4" w:rsidRDefault="002B132E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B132E">
              <w:rPr>
                <w:rFonts w:ascii="Arial" w:hAnsi="Arial"/>
                <w:sz w:val="18"/>
                <w:lang w:eastAsia="zh-CN"/>
              </w:rPr>
              <w:t>N3gppDeviceId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B8" w14:textId="77777777" w:rsidR="00E04730" w:rsidRPr="00BE2BB4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CBF4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8137" w14:textId="18D521D7" w:rsidR="00E04730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E04730" w:rsidRPr="00BE2BB4">
              <w:rPr>
                <w:rFonts w:ascii="Arial" w:hAnsi="Arial"/>
                <w:sz w:val="18"/>
              </w:rPr>
              <w:t>on-3GPP Device Identifier</w:t>
            </w:r>
            <w:r w:rsidR="00E04730">
              <w:rPr>
                <w:rFonts w:ascii="Arial" w:hAnsi="Arial"/>
                <w:sz w:val="18"/>
              </w:rPr>
              <w:t xml:space="preserve"> used for device identifiers not conforming to any of the defined formats in </w:t>
            </w:r>
            <w:proofErr w:type="spellStart"/>
            <w:r w:rsidR="00E04730">
              <w:rPr>
                <w:rFonts w:ascii="Arial" w:hAnsi="Arial"/>
                <w:sz w:val="18"/>
              </w:rPr>
              <w:t>UserInformation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FE8F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E2BB4">
              <w:rPr>
                <w:rFonts w:ascii="Arial" w:hAnsi="Arial" w:cs="Arial"/>
                <w:sz w:val="18"/>
                <w:szCs w:val="18"/>
                <w:lang w:eastAsia="zh-CN"/>
              </w:rPr>
              <w:t>DeviceId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, UAS</w:t>
            </w:r>
          </w:p>
        </w:tc>
      </w:tr>
      <w:tr w:rsidR="00E04730" w:rsidRPr="00A41B39" w14:paraId="2E32F773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61C1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1755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A41B39">
              <w:rPr>
                <w:rFonts w:ascii="Arial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F923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84B6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2185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</w:rPr>
              <w:t xml:space="preserve">indicates the </w:t>
            </w:r>
            <w:r w:rsidRPr="00A41B39">
              <w:rPr>
                <w:rFonts w:ascii="Arial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B845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04730" w:rsidRPr="00A41B39" w14:paraId="2E9B1D5B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BC15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7282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1B39">
              <w:rPr>
                <w:rFonts w:ascii="Arial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A8E3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E721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AE96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1B39">
              <w:rPr>
                <w:rFonts w:ascii="Arial" w:hAnsi="Arial"/>
                <w:sz w:val="18"/>
                <w:lang w:eastAsia="zh-CN"/>
              </w:rPr>
              <w:t>In-bound or Out-bound roamer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82EA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60E5C580" w14:textId="77777777" w:rsidR="00E04730" w:rsidRPr="00BE2BB4" w:rsidRDefault="00E04730" w:rsidP="00E04730"/>
    <w:p w14:paraId="69D6ACD1" w14:textId="23D0FCD9" w:rsidR="00E04730" w:rsidRPr="00A41B39" w:rsidRDefault="00E04730" w:rsidP="00E04730">
      <w:pPr>
        <w:keepNext/>
        <w:keepLines/>
        <w:spacing w:before="60"/>
        <w:jc w:val="center"/>
        <w:rPr>
          <w:rFonts w:ascii="Arial" w:hAnsi="Arial"/>
          <w:b/>
        </w:rPr>
      </w:pPr>
      <w:r w:rsidRPr="00A41B39">
        <w:rPr>
          <w:rFonts w:ascii="Arial" w:hAnsi="Arial"/>
          <w:b/>
        </w:rPr>
        <w:t>Table </w:t>
      </w:r>
      <w:r w:rsidR="003A7046">
        <w:rPr>
          <w:rFonts w:ascii="Arial" w:hAnsi="Arial"/>
          <w:b/>
          <w:lang w:eastAsia="zh-CN"/>
        </w:rPr>
        <w:t>4.1</w:t>
      </w:r>
      <w:r w:rsidRPr="00A41B39">
        <w:rPr>
          <w:rFonts w:ascii="Arial" w:hAnsi="Arial"/>
          <w:b/>
          <w:lang w:eastAsia="zh-CN"/>
        </w:rPr>
        <w:t>-</w:t>
      </w:r>
      <w:r>
        <w:rPr>
          <w:rFonts w:ascii="Arial" w:hAnsi="Arial"/>
          <w:b/>
          <w:lang w:eastAsia="zh-CN"/>
        </w:rPr>
        <w:t>3</w:t>
      </w:r>
      <w:r w:rsidRPr="00A41B39">
        <w:rPr>
          <w:rFonts w:ascii="Arial" w:hAnsi="Arial"/>
          <w:b/>
        </w:rPr>
        <w:t xml:space="preserve">: Definition of type </w:t>
      </w:r>
      <w:r w:rsidRPr="00B62373">
        <w:rPr>
          <w:rFonts w:ascii="Arial" w:hAnsi="Arial"/>
          <w:b/>
          <w:lang w:eastAsia="zh-CN"/>
        </w:rPr>
        <w:t>N3gppDeviceId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693"/>
        <w:gridCol w:w="1698"/>
      </w:tblGrid>
      <w:tr w:rsidR="00E04730" w:rsidRPr="00A41B39" w14:paraId="22356220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0CEA6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F4B8C0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0A718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71B9D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A41B3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EB0BFC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793FE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41B39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E04730" w:rsidRPr="00BE2BB4" w14:paraId="620A6D88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9D9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AD2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9732" w14:textId="77777777" w:rsidR="00E04730" w:rsidRPr="00BE2BB4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B36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8C7C" w14:textId="216E5B3D" w:rsidR="00E04730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 w:rsidR="00E04730" w:rsidRPr="00BE2BB4">
              <w:rPr>
                <w:rFonts w:ascii="Arial" w:hAnsi="Arial"/>
                <w:sz w:val="18"/>
              </w:rPr>
              <w:t>on-3GPP Device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5108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04730" w:rsidRPr="00BE2BB4" w14:paraId="4BE300C2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DB24" w14:textId="77777777" w:rsidR="00E04730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deviceIdExt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BAA9" w14:textId="77777777" w:rsidR="00E04730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348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6B7D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BE2BB4">
              <w:rPr>
                <w:rFonts w:ascii="Arial" w:hAnsi="Arial"/>
                <w:sz w:val="18"/>
                <w:lang w:eastAsia="zh-CN" w:bidi="ar-IQ"/>
              </w:rPr>
              <w:t>0..</w:t>
            </w:r>
            <w:r>
              <w:rPr>
                <w:rFonts w:ascii="Arial" w:hAnsi="Arial"/>
                <w:sz w:val="18"/>
                <w:lang w:eastAsia="zh-CN" w:bidi="ar-IQ"/>
              </w:rPr>
              <w:t>N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13" w14:textId="4DBEADCB" w:rsidR="00E04730" w:rsidRPr="00BE2BB4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</w:t>
            </w:r>
            <w:r w:rsidR="00E04730">
              <w:rPr>
                <w:rFonts w:ascii="Arial" w:hAnsi="Arial"/>
                <w:sz w:val="18"/>
              </w:rPr>
              <w:t>ny extensions to the n</w:t>
            </w:r>
            <w:r w:rsidR="00E04730" w:rsidRPr="00BE2BB4">
              <w:rPr>
                <w:rFonts w:ascii="Arial" w:hAnsi="Arial"/>
                <w:sz w:val="18"/>
              </w:rPr>
              <w:t>on-3GPP Device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C2B8" w14:textId="77777777" w:rsidR="00E04730" w:rsidRPr="00BE2BB4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E04730" w:rsidRPr="00A41B39" w14:paraId="0091EBBF" w14:textId="77777777" w:rsidTr="005C6918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EC3D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deviceType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D13A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7B94" w14:textId="77777777" w:rsidR="00E04730" w:rsidRPr="00A41B39" w:rsidRDefault="00E04730" w:rsidP="005C691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bidi="ar-IQ"/>
              </w:rPr>
            </w:pPr>
            <w:r w:rsidRPr="00A41B39">
              <w:rPr>
                <w:rFonts w:ascii="Arial" w:hAnsi="Arial"/>
                <w:sz w:val="18"/>
                <w:lang w:bidi="ar-IQ"/>
              </w:rPr>
              <w:t>O</w:t>
            </w:r>
            <w:r w:rsidRPr="00A41B39">
              <w:rPr>
                <w:rFonts w:ascii="Arial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D0FA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1B39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FC75" w14:textId="4809E35D" w:rsidR="00E04730" w:rsidRPr="00A41B39" w:rsidRDefault="002F10B5" w:rsidP="005C691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</w:t>
            </w:r>
            <w:r w:rsidR="00E04730">
              <w:rPr>
                <w:rFonts w:ascii="Arial" w:hAnsi="Arial"/>
                <w:sz w:val="18"/>
              </w:rPr>
              <w:t>ype of device identifier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F53D" w14:textId="77777777" w:rsidR="00E04730" w:rsidRPr="00A41B39" w:rsidRDefault="00E04730" w:rsidP="005C691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14:paraId="790DB5E8" w14:textId="77777777" w:rsidR="00E04730" w:rsidRPr="00BE2BB4" w:rsidRDefault="00E04730" w:rsidP="00E04730"/>
    <w:p w14:paraId="3ACD6D0F" w14:textId="77777777" w:rsidR="007759A0" w:rsidRPr="00BE2BB4" w:rsidRDefault="007759A0" w:rsidP="00E809C9">
      <w:pPr>
        <w:rPr>
          <w:rFonts w:eastAsia="Times New Roman"/>
          <w:iCs/>
        </w:rPr>
      </w:pPr>
    </w:p>
    <w:sectPr w:rsidR="007759A0" w:rsidRPr="00BE2BB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0DD17" w14:textId="77777777" w:rsidR="00194DB9" w:rsidRDefault="00194DB9">
      <w:r>
        <w:separator/>
      </w:r>
    </w:p>
  </w:endnote>
  <w:endnote w:type="continuationSeparator" w:id="0">
    <w:p w14:paraId="6C928BAD" w14:textId="77777777" w:rsidR="00194DB9" w:rsidRDefault="00194DB9">
      <w:r>
        <w:continuationSeparator/>
      </w:r>
    </w:p>
  </w:endnote>
  <w:endnote w:type="continuationNotice" w:id="1">
    <w:p w14:paraId="634B8943" w14:textId="77777777" w:rsidR="00194DB9" w:rsidRDefault="00194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1CD7A" w14:textId="77777777" w:rsidR="00194DB9" w:rsidRDefault="00194DB9">
      <w:r>
        <w:separator/>
      </w:r>
    </w:p>
  </w:footnote>
  <w:footnote w:type="continuationSeparator" w:id="0">
    <w:p w14:paraId="46C82553" w14:textId="77777777" w:rsidR="00194DB9" w:rsidRDefault="00194DB9">
      <w:r>
        <w:continuationSeparator/>
      </w:r>
    </w:p>
  </w:footnote>
  <w:footnote w:type="continuationNotice" w:id="1">
    <w:p w14:paraId="2560D770" w14:textId="77777777" w:rsidR="00194DB9" w:rsidRDefault="00194D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6"/>
  </w:num>
  <w:num w:numId="25" w16cid:durableId="5278342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727"/>
    <w:rsid w:val="000029F2"/>
    <w:rsid w:val="00007B00"/>
    <w:rsid w:val="00010BB4"/>
    <w:rsid w:val="0001230F"/>
    <w:rsid w:val="00012515"/>
    <w:rsid w:val="0001263E"/>
    <w:rsid w:val="00013861"/>
    <w:rsid w:val="00020F4E"/>
    <w:rsid w:val="0002249F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41B9C"/>
    <w:rsid w:val="00042B25"/>
    <w:rsid w:val="00045EAD"/>
    <w:rsid w:val="00046389"/>
    <w:rsid w:val="0005347A"/>
    <w:rsid w:val="000601A1"/>
    <w:rsid w:val="00060893"/>
    <w:rsid w:val="00061732"/>
    <w:rsid w:val="000655EF"/>
    <w:rsid w:val="00074722"/>
    <w:rsid w:val="0008083D"/>
    <w:rsid w:val="000819BF"/>
    <w:rsid w:val="000819D8"/>
    <w:rsid w:val="00082964"/>
    <w:rsid w:val="00083ED0"/>
    <w:rsid w:val="00085D0B"/>
    <w:rsid w:val="00091AA0"/>
    <w:rsid w:val="000934A6"/>
    <w:rsid w:val="0009420F"/>
    <w:rsid w:val="00097B81"/>
    <w:rsid w:val="000A06B5"/>
    <w:rsid w:val="000A2C6C"/>
    <w:rsid w:val="000A317D"/>
    <w:rsid w:val="000A4660"/>
    <w:rsid w:val="000A65D6"/>
    <w:rsid w:val="000A788F"/>
    <w:rsid w:val="000A7A36"/>
    <w:rsid w:val="000B2A0B"/>
    <w:rsid w:val="000B4A47"/>
    <w:rsid w:val="000B61B3"/>
    <w:rsid w:val="000C2989"/>
    <w:rsid w:val="000C606C"/>
    <w:rsid w:val="000C62E9"/>
    <w:rsid w:val="000C62F9"/>
    <w:rsid w:val="000D1B5B"/>
    <w:rsid w:val="000D2C6C"/>
    <w:rsid w:val="000D3724"/>
    <w:rsid w:val="000E006E"/>
    <w:rsid w:val="000E0949"/>
    <w:rsid w:val="000E0C6B"/>
    <w:rsid w:val="000E14C7"/>
    <w:rsid w:val="000E1AD2"/>
    <w:rsid w:val="000E2DCB"/>
    <w:rsid w:val="000E5388"/>
    <w:rsid w:val="000E626A"/>
    <w:rsid w:val="000E7692"/>
    <w:rsid w:val="000F1E46"/>
    <w:rsid w:val="000F23EF"/>
    <w:rsid w:val="000F3EE7"/>
    <w:rsid w:val="000F4B16"/>
    <w:rsid w:val="0010014D"/>
    <w:rsid w:val="00100E15"/>
    <w:rsid w:val="0010401F"/>
    <w:rsid w:val="00105824"/>
    <w:rsid w:val="001059B0"/>
    <w:rsid w:val="00106DED"/>
    <w:rsid w:val="00110E99"/>
    <w:rsid w:val="00112FC3"/>
    <w:rsid w:val="00113C77"/>
    <w:rsid w:val="001161A8"/>
    <w:rsid w:val="00116BF4"/>
    <w:rsid w:val="001202FB"/>
    <w:rsid w:val="0012103E"/>
    <w:rsid w:val="00121470"/>
    <w:rsid w:val="0012160E"/>
    <w:rsid w:val="00123032"/>
    <w:rsid w:val="001242AC"/>
    <w:rsid w:val="0012530C"/>
    <w:rsid w:val="001343B4"/>
    <w:rsid w:val="00134C27"/>
    <w:rsid w:val="00136FAA"/>
    <w:rsid w:val="001373F9"/>
    <w:rsid w:val="0014077F"/>
    <w:rsid w:val="00140FC7"/>
    <w:rsid w:val="0014191E"/>
    <w:rsid w:val="00141C1A"/>
    <w:rsid w:val="00143268"/>
    <w:rsid w:val="00145DA1"/>
    <w:rsid w:val="00146822"/>
    <w:rsid w:val="001470AE"/>
    <w:rsid w:val="00147E06"/>
    <w:rsid w:val="00150214"/>
    <w:rsid w:val="001508D6"/>
    <w:rsid w:val="00151082"/>
    <w:rsid w:val="00152B56"/>
    <w:rsid w:val="00152C73"/>
    <w:rsid w:val="00152F1D"/>
    <w:rsid w:val="00153C34"/>
    <w:rsid w:val="0015785C"/>
    <w:rsid w:val="0016017B"/>
    <w:rsid w:val="00160B6F"/>
    <w:rsid w:val="00163262"/>
    <w:rsid w:val="00163C41"/>
    <w:rsid w:val="00166C66"/>
    <w:rsid w:val="001675FD"/>
    <w:rsid w:val="00167A6A"/>
    <w:rsid w:val="00171107"/>
    <w:rsid w:val="001714C2"/>
    <w:rsid w:val="00172507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75A3"/>
    <w:rsid w:val="00190544"/>
    <w:rsid w:val="001918E8"/>
    <w:rsid w:val="0019341A"/>
    <w:rsid w:val="00193A19"/>
    <w:rsid w:val="0019426B"/>
    <w:rsid w:val="00194DB9"/>
    <w:rsid w:val="001969DA"/>
    <w:rsid w:val="00197930"/>
    <w:rsid w:val="001A1253"/>
    <w:rsid w:val="001A1D65"/>
    <w:rsid w:val="001A3C87"/>
    <w:rsid w:val="001A4EFA"/>
    <w:rsid w:val="001A57C3"/>
    <w:rsid w:val="001A79DC"/>
    <w:rsid w:val="001B1652"/>
    <w:rsid w:val="001B2D88"/>
    <w:rsid w:val="001B3589"/>
    <w:rsid w:val="001B530A"/>
    <w:rsid w:val="001B6733"/>
    <w:rsid w:val="001B6DEA"/>
    <w:rsid w:val="001B6E06"/>
    <w:rsid w:val="001B73A2"/>
    <w:rsid w:val="001C1382"/>
    <w:rsid w:val="001C2399"/>
    <w:rsid w:val="001C3EC8"/>
    <w:rsid w:val="001C66E7"/>
    <w:rsid w:val="001C6B3E"/>
    <w:rsid w:val="001D08F7"/>
    <w:rsid w:val="001D2BD4"/>
    <w:rsid w:val="001D4258"/>
    <w:rsid w:val="001D6911"/>
    <w:rsid w:val="001E44A4"/>
    <w:rsid w:val="001E4833"/>
    <w:rsid w:val="001E5868"/>
    <w:rsid w:val="001E5924"/>
    <w:rsid w:val="001E5A80"/>
    <w:rsid w:val="001E750F"/>
    <w:rsid w:val="001F0223"/>
    <w:rsid w:val="001F477E"/>
    <w:rsid w:val="001F487C"/>
    <w:rsid w:val="001F6A38"/>
    <w:rsid w:val="001F6A50"/>
    <w:rsid w:val="0020011B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4585"/>
    <w:rsid w:val="00215130"/>
    <w:rsid w:val="00215D50"/>
    <w:rsid w:val="00217D16"/>
    <w:rsid w:val="0022092E"/>
    <w:rsid w:val="002238D1"/>
    <w:rsid w:val="00227257"/>
    <w:rsid w:val="00230002"/>
    <w:rsid w:val="0023036A"/>
    <w:rsid w:val="002307C0"/>
    <w:rsid w:val="00230EE6"/>
    <w:rsid w:val="0023222E"/>
    <w:rsid w:val="002374E8"/>
    <w:rsid w:val="00240BB6"/>
    <w:rsid w:val="00240BF9"/>
    <w:rsid w:val="0024102B"/>
    <w:rsid w:val="0024201A"/>
    <w:rsid w:val="00243A43"/>
    <w:rsid w:val="00244C9A"/>
    <w:rsid w:val="00247216"/>
    <w:rsid w:val="00253168"/>
    <w:rsid w:val="00255A24"/>
    <w:rsid w:val="00256B08"/>
    <w:rsid w:val="00261B1C"/>
    <w:rsid w:val="00261ECF"/>
    <w:rsid w:val="0026266B"/>
    <w:rsid w:val="00264D41"/>
    <w:rsid w:val="00266700"/>
    <w:rsid w:val="002670FC"/>
    <w:rsid w:val="00271848"/>
    <w:rsid w:val="00271B05"/>
    <w:rsid w:val="00274477"/>
    <w:rsid w:val="00274C2F"/>
    <w:rsid w:val="0027506A"/>
    <w:rsid w:val="00275CF3"/>
    <w:rsid w:val="0027778E"/>
    <w:rsid w:val="00280877"/>
    <w:rsid w:val="002810EB"/>
    <w:rsid w:val="00283168"/>
    <w:rsid w:val="002834F0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5AC0"/>
    <w:rsid w:val="002A6818"/>
    <w:rsid w:val="002A7661"/>
    <w:rsid w:val="002B032A"/>
    <w:rsid w:val="002B03A4"/>
    <w:rsid w:val="002B132E"/>
    <w:rsid w:val="002B274D"/>
    <w:rsid w:val="002B43A4"/>
    <w:rsid w:val="002B6693"/>
    <w:rsid w:val="002B76CC"/>
    <w:rsid w:val="002C0B6D"/>
    <w:rsid w:val="002C11D9"/>
    <w:rsid w:val="002C3028"/>
    <w:rsid w:val="002C3897"/>
    <w:rsid w:val="002C6D4F"/>
    <w:rsid w:val="002C7F38"/>
    <w:rsid w:val="002D0C96"/>
    <w:rsid w:val="002D1D38"/>
    <w:rsid w:val="002D2049"/>
    <w:rsid w:val="002D2882"/>
    <w:rsid w:val="002E2CD3"/>
    <w:rsid w:val="002E375A"/>
    <w:rsid w:val="002E462E"/>
    <w:rsid w:val="002E6EB0"/>
    <w:rsid w:val="002F10B5"/>
    <w:rsid w:val="002F49CF"/>
    <w:rsid w:val="002F63E5"/>
    <w:rsid w:val="003015C6"/>
    <w:rsid w:val="00301636"/>
    <w:rsid w:val="00302C36"/>
    <w:rsid w:val="00305605"/>
    <w:rsid w:val="00305EF5"/>
    <w:rsid w:val="0030628A"/>
    <w:rsid w:val="003102A6"/>
    <w:rsid w:val="003129F8"/>
    <w:rsid w:val="00313705"/>
    <w:rsid w:val="00313C77"/>
    <w:rsid w:val="00315A4B"/>
    <w:rsid w:val="00321CEB"/>
    <w:rsid w:val="003223D0"/>
    <w:rsid w:val="0032242B"/>
    <w:rsid w:val="00323E84"/>
    <w:rsid w:val="00324A2B"/>
    <w:rsid w:val="00324D57"/>
    <w:rsid w:val="0033019D"/>
    <w:rsid w:val="00332341"/>
    <w:rsid w:val="00334B51"/>
    <w:rsid w:val="0034130C"/>
    <w:rsid w:val="00342DCD"/>
    <w:rsid w:val="00347D57"/>
    <w:rsid w:val="00350174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71032"/>
    <w:rsid w:val="00371B44"/>
    <w:rsid w:val="00373A5A"/>
    <w:rsid w:val="00374E0C"/>
    <w:rsid w:val="00386556"/>
    <w:rsid w:val="00387557"/>
    <w:rsid w:val="003912B4"/>
    <w:rsid w:val="00392AA9"/>
    <w:rsid w:val="00397E75"/>
    <w:rsid w:val="003A0D22"/>
    <w:rsid w:val="003A29BE"/>
    <w:rsid w:val="003A5C02"/>
    <w:rsid w:val="003A6F42"/>
    <w:rsid w:val="003A7046"/>
    <w:rsid w:val="003A753E"/>
    <w:rsid w:val="003B0161"/>
    <w:rsid w:val="003B0828"/>
    <w:rsid w:val="003B0F5D"/>
    <w:rsid w:val="003B2354"/>
    <w:rsid w:val="003B2BA9"/>
    <w:rsid w:val="003B54CA"/>
    <w:rsid w:val="003B59BF"/>
    <w:rsid w:val="003B7192"/>
    <w:rsid w:val="003B7EBB"/>
    <w:rsid w:val="003C0038"/>
    <w:rsid w:val="003C122B"/>
    <w:rsid w:val="003C4713"/>
    <w:rsid w:val="003C5A97"/>
    <w:rsid w:val="003C5B4A"/>
    <w:rsid w:val="003C712F"/>
    <w:rsid w:val="003C7A04"/>
    <w:rsid w:val="003D095A"/>
    <w:rsid w:val="003D1103"/>
    <w:rsid w:val="003D28EC"/>
    <w:rsid w:val="003D4B88"/>
    <w:rsid w:val="003D546B"/>
    <w:rsid w:val="003D6069"/>
    <w:rsid w:val="003D60AA"/>
    <w:rsid w:val="003D6120"/>
    <w:rsid w:val="003D6B08"/>
    <w:rsid w:val="003E11A0"/>
    <w:rsid w:val="003E3B16"/>
    <w:rsid w:val="003E7AF9"/>
    <w:rsid w:val="003F1934"/>
    <w:rsid w:val="003F52B2"/>
    <w:rsid w:val="003F7B60"/>
    <w:rsid w:val="00400867"/>
    <w:rsid w:val="00400CDA"/>
    <w:rsid w:val="004132FB"/>
    <w:rsid w:val="00415476"/>
    <w:rsid w:val="0041632F"/>
    <w:rsid w:val="00420486"/>
    <w:rsid w:val="0042090C"/>
    <w:rsid w:val="00423FE0"/>
    <w:rsid w:val="00424438"/>
    <w:rsid w:val="00431A3F"/>
    <w:rsid w:val="00432BE0"/>
    <w:rsid w:val="00437268"/>
    <w:rsid w:val="00440414"/>
    <w:rsid w:val="004411CF"/>
    <w:rsid w:val="004454D0"/>
    <w:rsid w:val="00451E87"/>
    <w:rsid w:val="004524A8"/>
    <w:rsid w:val="004558E9"/>
    <w:rsid w:val="0045777E"/>
    <w:rsid w:val="00460100"/>
    <w:rsid w:val="0046099B"/>
    <w:rsid w:val="0046712A"/>
    <w:rsid w:val="004671A6"/>
    <w:rsid w:val="004700F6"/>
    <w:rsid w:val="00470727"/>
    <w:rsid w:val="00472A8A"/>
    <w:rsid w:val="004731D2"/>
    <w:rsid w:val="00480989"/>
    <w:rsid w:val="0048251E"/>
    <w:rsid w:val="00482A06"/>
    <w:rsid w:val="004831F1"/>
    <w:rsid w:val="0048364E"/>
    <w:rsid w:val="00490C94"/>
    <w:rsid w:val="00491881"/>
    <w:rsid w:val="0049409C"/>
    <w:rsid w:val="004961FB"/>
    <w:rsid w:val="00497164"/>
    <w:rsid w:val="004A1807"/>
    <w:rsid w:val="004A2D0D"/>
    <w:rsid w:val="004A3248"/>
    <w:rsid w:val="004A409A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46B0"/>
    <w:rsid w:val="004C5699"/>
    <w:rsid w:val="004C798E"/>
    <w:rsid w:val="004D1BFA"/>
    <w:rsid w:val="004D3C58"/>
    <w:rsid w:val="004D472F"/>
    <w:rsid w:val="004D55C2"/>
    <w:rsid w:val="004D599F"/>
    <w:rsid w:val="004D790D"/>
    <w:rsid w:val="004E0A86"/>
    <w:rsid w:val="004E0CE6"/>
    <w:rsid w:val="004E2291"/>
    <w:rsid w:val="004E2DD8"/>
    <w:rsid w:val="004E30C1"/>
    <w:rsid w:val="004E45C0"/>
    <w:rsid w:val="004E700D"/>
    <w:rsid w:val="004F4123"/>
    <w:rsid w:val="004F43B9"/>
    <w:rsid w:val="004F5A0A"/>
    <w:rsid w:val="004F627B"/>
    <w:rsid w:val="004F6F7B"/>
    <w:rsid w:val="00501F64"/>
    <w:rsid w:val="00504504"/>
    <w:rsid w:val="0051022D"/>
    <w:rsid w:val="00510B80"/>
    <w:rsid w:val="0051361C"/>
    <w:rsid w:val="00516D42"/>
    <w:rsid w:val="00520ACF"/>
    <w:rsid w:val="00520CE5"/>
    <w:rsid w:val="00521131"/>
    <w:rsid w:val="00526756"/>
    <w:rsid w:val="00527C0B"/>
    <w:rsid w:val="005303AF"/>
    <w:rsid w:val="00530583"/>
    <w:rsid w:val="005305A2"/>
    <w:rsid w:val="00531CA7"/>
    <w:rsid w:val="005321CF"/>
    <w:rsid w:val="00533C17"/>
    <w:rsid w:val="0053431E"/>
    <w:rsid w:val="00534CBC"/>
    <w:rsid w:val="00536FC6"/>
    <w:rsid w:val="005401E7"/>
    <w:rsid w:val="00540F6B"/>
    <w:rsid w:val="005410F6"/>
    <w:rsid w:val="005419AF"/>
    <w:rsid w:val="00550ACA"/>
    <w:rsid w:val="00551495"/>
    <w:rsid w:val="00551B97"/>
    <w:rsid w:val="0055336B"/>
    <w:rsid w:val="0055412D"/>
    <w:rsid w:val="00556260"/>
    <w:rsid w:val="00556DCA"/>
    <w:rsid w:val="005600C5"/>
    <w:rsid w:val="005607CB"/>
    <w:rsid w:val="005611C1"/>
    <w:rsid w:val="00561C93"/>
    <w:rsid w:val="00565695"/>
    <w:rsid w:val="005729C4"/>
    <w:rsid w:val="00575064"/>
    <w:rsid w:val="0057562C"/>
    <w:rsid w:val="00577BC6"/>
    <w:rsid w:val="0058270F"/>
    <w:rsid w:val="0058493B"/>
    <w:rsid w:val="00584FF8"/>
    <w:rsid w:val="00585545"/>
    <w:rsid w:val="00585834"/>
    <w:rsid w:val="0058635E"/>
    <w:rsid w:val="0058725B"/>
    <w:rsid w:val="005877B8"/>
    <w:rsid w:val="0059227B"/>
    <w:rsid w:val="005922AF"/>
    <w:rsid w:val="005A5503"/>
    <w:rsid w:val="005A5E5E"/>
    <w:rsid w:val="005A6D89"/>
    <w:rsid w:val="005A71FC"/>
    <w:rsid w:val="005A7426"/>
    <w:rsid w:val="005B0966"/>
    <w:rsid w:val="005B728E"/>
    <w:rsid w:val="005B795D"/>
    <w:rsid w:val="005B7C04"/>
    <w:rsid w:val="005C11FC"/>
    <w:rsid w:val="005C486A"/>
    <w:rsid w:val="005C4B44"/>
    <w:rsid w:val="005C65FC"/>
    <w:rsid w:val="005C776D"/>
    <w:rsid w:val="005D14A6"/>
    <w:rsid w:val="005D2EB9"/>
    <w:rsid w:val="005D3752"/>
    <w:rsid w:val="005D3D60"/>
    <w:rsid w:val="005D573D"/>
    <w:rsid w:val="005D59A8"/>
    <w:rsid w:val="005D686A"/>
    <w:rsid w:val="005D6EC4"/>
    <w:rsid w:val="005D6FC0"/>
    <w:rsid w:val="005D7943"/>
    <w:rsid w:val="005D7CA1"/>
    <w:rsid w:val="005E45AA"/>
    <w:rsid w:val="005E47AD"/>
    <w:rsid w:val="005F5C6C"/>
    <w:rsid w:val="005F6AAC"/>
    <w:rsid w:val="005F6C6D"/>
    <w:rsid w:val="005F7B38"/>
    <w:rsid w:val="006030F8"/>
    <w:rsid w:val="00604895"/>
    <w:rsid w:val="00610508"/>
    <w:rsid w:val="00611830"/>
    <w:rsid w:val="00611DC6"/>
    <w:rsid w:val="00612062"/>
    <w:rsid w:val="00612897"/>
    <w:rsid w:val="00613820"/>
    <w:rsid w:val="00613A0F"/>
    <w:rsid w:val="006165F1"/>
    <w:rsid w:val="006178A4"/>
    <w:rsid w:val="00617A62"/>
    <w:rsid w:val="00617FF5"/>
    <w:rsid w:val="00620A17"/>
    <w:rsid w:val="006237A4"/>
    <w:rsid w:val="00625B7A"/>
    <w:rsid w:val="00630B23"/>
    <w:rsid w:val="006340C1"/>
    <w:rsid w:val="00634DC3"/>
    <w:rsid w:val="00635255"/>
    <w:rsid w:val="00635A95"/>
    <w:rsid w:val="006363F5"/>
    <w:rsid w:val="0064154B"/>
    <w:rsid w:val="00642DA9"/>
    <w:rsid w:val="00645496"/>
    <w:rsid w:val="00645A9D"/>
    <w:rsid w:val="00645C90"/>
    <w:rsid w:val="006466E7"/>
    <w:rsid w:val="006467D0"/>
    <w:rsid w:val="00646B2A"/>
    <w:rsid w:val="006509F3"/>
    <w:rsid w:val="00652248"/>
    <w:rsid w:val="00654215"/>
    <w:rsid w:val="00654311"/>
    <w:rsid w:val="00654CE0"/>
    <w:rsid w:val="00657209"/>
    <w:rsid w:val="00657B80"/>
    <w:rsid w:val="00665ACF"/>
    <w:rsid w:val="00665F17"/>
    <w:rsid w:val="00667E81"/>
    <w:rsid w:val="00673A38"/>
    <w:rsid w:val="0067531A"/>
    <w:rsid w:val="00675B3C"/>
    <w:rsid w:val="00677BC4"/>
    <w:rsid w:val="006808AE"/>
    <w:rsid w:val="00680955"/>
    <w:rsid w:val="00681A61"/>
    <w:rsid w:val="00684991"/>
    <w:rsid w:val="00686B32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2744"/>
    <w:rsid w:val="006A36C1"/>
    <w:rsid w:val="006A4B77"/>
    <w:rsid w:val="006A6C7A"/>
    <w:rsid w:val="006A72E5"/>
    <w:rsid w:val="006B1DAA"/>
    <w:rsid w:val="006C38C2"/>
    <w:rsid w:val="006C75EE"/>
    <w:rsid w:val="006D0E92"/>
    <w:rsid w:val="006D17BD"/>
    <w:rsid w:val="006D1E62"/>
    <w:rsid w:val="006D340A"/>
    <w:rsid w:val="006D5884"/>
    <w:rsid w:val="006E7EF1"/>
    <w:rsid w:val="006F0145"/>
    <w:rsid w:val="006F101C"/>
    <w:rsid w:val="006F3316"/>
    <w:rsid w:val="006F3FFC"/>
    <w:rsid w:val="006F4909"/>
    <w:rsid w:val="00700E74"/>
    <w:rsid w:val="00701846"/>
    <w:rsid w:val="00701F43"/>
    <w:rsid w:val="00702C87"/>
    <w:rsid w:val="00704571"/>
    <w:rsid w:val="0070497A"/>
    <w:rsid w:val="00706838"/>
    <w:rsid w:val="007119A0"/>
    <w:rsid w:val="00711ED8"/>
    <w:rsid w:val="00715514"/>
    <w:rsid w:val="00715927"/>
    <w:rsid w:val="00715A1D"/>
    <w:rsid w:val="00716F10"/>
    <w:rsid w:val="007211B3"/>
    <w:rsid w:val="00723AC4"/>
    <w:rsid w:val="00726868"/>
    <w:rsid w:val="00727C8A"/>
    <w:rsid w:val="0073333D"/>
    <w:rsid w:val="00734EB7"/>
    <w:rsid w:val="00737BD5"/>
    <w:rsid w:val="00744EAC"/>
    <w:rsid w:val="00747335"/>
    <w:rsid w:val="00753816"/>
    <w:rsid w:val="007545BF"/>
    <w:rsid w:val="007577C8"/>
    <w:rsid w:val="00760BB0"/>
    <w:rsid w:val="0076157A"/>
    <w:rsid w:val="00763B03"/>
    <w:rsid w:val="00764B86"/>
    <w:rsid w:val="00765C99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7987"/>
    <w:rsid w:val="007908C3"/>
    <w:rsid w:val="00790AA1"/>
    <w:rsid w:val="007916BD"/>
    <w:rsid w:val="00793675"/>
    <w:rsid w:val="007A00EF"/>
    <w:rsid w:val="007A0534"/>
    <w:rsid w:val="007A1630"/>
    <w:rsid w:val="007A1F02"/>
    <w:rsid w:val="007A4EB3"/>
    <w:rsid w:val="007A4F43"/>
    <w:rsid w:val="007A5FEC"/>
    <w:rsid w:val="007A73EE"/>
    <w:rsid w:val="007A7F93"/>
    <w:rsid w:val="007B19EA"/>
    <w:rsid w:val="007B74E5"/>
    <w:rsid w:val="007C0A2D"/>
    <w:rsid w:val="007C10CD"/>
    <w:rsid w:val="007C20E6"/>
    <w:rsid w:val="007C26CB"/>
    <w:rsid w:val="007C27B0"/>
    <w:rsid w:val="007C3B49"/>
    <w:rsid w:val="007C423E"/>
    <w:rsid w:val="007D3329"/>
    <w:rsid w:val="007D3450"/>
    <w:rsid w:val="007D4703"/>
    <w:rsid w:val="007D6B47"/>
    <w:rsid w:val="007E59D0"/>
    <w:rsid w:val="007E5DE6"/>
    <w:rsid w:val="007F0761"/>
    <w:rsid w:val="007F2D1C"/>
    <w:rsid w:val="007F300B"/>
    <w:rsid w:val="007F33AA"/>
    <w:rsid w:val="007F37C2"/>
    <w:rsid w:val="007F4F19"/>
    <w:rsid w:val="008014C3"/>
    <w:rsid w:val="00803019"/>
    <w:rsid w:val="00804717"/>
    <w:rsid w:val="008100AC"/>
    <w:rsid w:val="008119BA"/>
    <w:rsid w:val="00812587"/>
    <w:rsid w:val="00812CC1"/>
    <w:rsid w:val="0081312A"/>
    <w:rsid w:val="00815F8A"/>
    <w:rsid w:val="00816AF9"/>
    <w:rsid w:val="00817494"/>
    <w:rsid w:val="0082443C"/>
    <w:rsid w:val="008260D9"/>
    <w:rsid w:val="008279CF"/>
    <w:rsid w:val="00827FA3"/>
    <w:rsid w:val="008305B1"/>
    <w:rsid w:val="008360C7"/>
    <w:rsid w:val="0084134C"/>
    <w:rsid w:val="0084136A"/>
    <w:rsid w:val="00841895"/>
    <w:rsid w:val="008463BC"/>
    <w:rsid w:val="00850812"/>
    <w:rsid w:val="00851A7E"/>
    <w:rsid w:val="00853B78"/>
    <w:rsid w:val="008547DE"/>
    <w:rsid w:val="008551B3"/>
    <w:rsid w:val="00856269"/>
    <w:rsid w:val="008611AE"/>
    <w:rsid w:val="0086133B"/>
    <w:rsid w:val="0086370F"/>
    <w:rsid w:val="00867B95"/>
    <w:rsid w:val="00871F5F"/>
    <w:rsid w:val="0087201F"/>
    <w:rsid w:val="00873725"/>
    <w:rsid w:val="008749F9"/>
    <w:rsid w:val="00876B9A"/>
    <w:rsid w:val="0088000B"/>
    <w:rsid w:val="00881DAA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33BF"/>
    <w:rsid w:val="008935B8"/>
    <w:rsid w:val="008972A6"/>
    <w:rsid w:val="008A10C4"/>
    <w:rsid w:val="008A672B"/>
    <w:rsid w:val="008A6BDD"/>
    <w:rsid w:val="008A6F01"/>
    <w:rsid w:val="008A7C8B"/>
    <w:rsid w:val="008B0248"/>
    <w:rsid w:val="008B1C2A"/>
    <w:rsid w:val="008B2674"/>
    <w:rsid w:val="008B40B4"/>
    <w:rsid w:val="008B54FC"/>
    <w:rsid w:val="008B57C4"/>
    <w:rsid w:val="008B6238"/>
    <w:rsid w:val="008C221D"/>
    <w:rsid w:val="008C5555"/>
    <w:rsid w:val="008C563F"/>
    <w:rsid w:val="008C6370"/>
    <w:rsid w:val="008D173C"/>
    <w:rsid w:val="008D191D"/>
    <w:rsid w:val="008D40C2"/>
    <w:rsid w:val="008D46A1"/>
    <w:rsid w:val="008D6254"/>
    <w:rsid w:val="008E354A"/>
    <w:rsid w:val="008E3BDE"/>
    <w:rsid w:val="008F1190"/>
    <w:rsid w:val="008F20FB"/>
    <w:rsid w:val="008F5A89"/>
    <w:rsid w:val="008F5F33"/>
    <w:rsid w:val="008F6EE7"/>
    <w:rsid w:val="00901EF5"/>
    <w:rsid w:val="0090576B"/>
    <w:rsid w:val="009076FD"/>
    <w:rsid w:val="0091046A"/>
    <w:rsid w:val="00910595"/>
    <w:rsid w:val="00912170"/>
    <w:rsid w:val="00913FD7"/>
    <w:rsid w:val="00914E0B"/>
    <w:rsid w:val="00916B40"/>
    <w:rsid w:val="009200F0"/>
    <w:rsid w:val="009215F9"/>
    <w:rsid w:val="00921A98"/>
    <w:rsid w:val="00922BA6"/>
    <w:rsid w:val="00924469"/>
    <w:rsid w:val="00924B2B"/>
    <w:rsid w:val="00926ABD"/>
    <w:rsid w:val="00930CAB"/>
    <w:rsid w:val="00931886"/>
    <w:rsid w:val="00931A82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F5A"/>
    <w:rsid w:val="0095781D"/>
    <w:rsid w:val="00957FEE"/>
    <w:rsid w:val="0096471E"/>
    <w:rsid w:val="009664B0"/>
    <w:rsid w:val="00966D47"/>
    <w:rsid w:val="00973B06"/>
    <w:rsid w:val="00975583"/>
    <w:rsid w:val="00975B30"/>
    <w:rsid w:val="00976D37"/>
    <w:rsid w:val="009839CE"/>
    <w:rsid w:val="00987CB2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A02B5"/>
    <w:rsid w:val="009A5C8D"/>
    <w:rsid w:val="009A76A1"/>
    <w:rsid w:val="009A7AB9"/>
    <w:rsid w:val="009B3563"/>
    <w:rsid w:val="009B3B37"/>
    <w:rsid w:val="009B3BBA"/>
    <w:rsid w:val="009B4E18"/>
    <w:rsid w:val="009B575E"/>
    <w:rsid w:val="009B5841"/>
    <w:rsid w:val="009C0DED"/>
    <w:rsid w:val="009C4BC4"/>
    <w:rsid w:val="009D05A0"/>
    <w:rsid w:val="009D0D7F"/>
    <w:rsid w:val="009D1A99"/>
    <w:rsid w:val="009D1D5E"/>
    <w:rsid w:val="009D2AA9"/>
    <w:rsid w:val="009D3E6B"/>
    <w:rsid w:val="009D3FA3"/>
    <w:rsid w:val="009D41BD"/>
    <w:rsid w:val="009D4AA2"/>
    <w:rsid w:val="009D5A5D"/>
    <w:rsid w:val="009D6234"/>
    <w:rsid w:val="009D657C"/>
    <w:rsid w:val="009E2A40"/>
    <w:rsid w:val="009F3D3C"/>
    <w:rsid w:val="009F409D"/>
    <w:rsid w:val="009F4DEE"/>
    <w:rsid w:val="009F4F2F"/>
    <w:rsid w:val="009F5DDB"/>
    <w:rsid w:val="009F7CDF"/>
    <w:rsid w:val="00A004B4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A3A"/>
    <w:rsid w:val="00A25581"/>
    <w:rsid w:val="00A26018"/>
    <w:rsid w:val="00A36F73"/>
    <w:rsid w:val="00A37D7F"/>
    <w:rsid w:val="00A4110A"/>
    <w:rsid w:val="00A41B39"/>
    <w:rsid w:val="00A425B4"/>
    <w:rsid w:val="00A42FC8"/>
    <w:rsid w:val="00A442D8"/>
    <w:rsid w:val="00A461DB"/>
    <w:rsid w:val="00A46410"/>
    <w:rsid w:val="00A46EE5"/>
    <w:rsid w:val="00A470EF"/>
    <w:rsid w:val="00A51F4F"/>
    <w:rsid w:val="00A55348"/>
    <w:rsid w:val="00A55AF6"/>
    <w:rsid w:val="00A56330"/>
    <w:rsid w:val="00A57688"/>
    <w:rsid w:val="00A6313B"/>
    <w:rsid w:val="00A63A9D"/>
    <w:rsid w:val="00A64703"/>
    <w:rsid w:val="00A65783"/>
    <w:rsid w:val="00A65C9C"/>
    <w:rsid w:val="00A71EAB"/>
    <w:rsid w:val="00A72642"/>
    <w:rsid w:val="00A72D86"/>
    <w:rsid w:val="00A7516B"/>
    <w:rsid w:val="00A8055D"/>
    <w:rsid w:val="00A842E9"/>
    <w:rsid w:val="00A84A94"/>
    <w:rsid w:val="00A87A83"/>
    <w:rsid w:val="00A90702"/>
    <w:rsid w:val="00A92B8D"/>
    <w:rsid w:val="00A940AF"/>
    <w:rsid w:val="00A9425C"/>
    <w:rsid w:val="00A94A66"/>
    <w:rsid w:val="00A95EBC"/>
    <w:rsid w:val="00A969FF"/>
    <w:rsid w:val="00AA390E"/>
    <w:rsid w:val="00AA452C"/>
    <w:rsid w:val="00AA6B1D"/>
    <w:rsid w:val="00AA7C36"/>
    <w:rsid w:val="00AB3ED1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5CC7"/>
    <w:rsid w:val="00B06C65"/>
    <w:rsid w:val="00B10168"/>
    <w:rsid w:val="00B13D14"/>
    <w:rsid w:val="00B17C7A"/>
    <w:rsid w:val="00B2023D"/>
    <w:rsid w:val="00B211D2"/>
    <w:rsid w:val="00B24596"/>
    <w:rsid w:val="00B25899"/>
    <w:rsid w:val="00B27E39"/>
    <w:rsid w:val="00B32108"/>
    <w:rsid w:val="00B350D8"/>
    <w:rsid w:val="00B36A18"/>
    <w:rsid w:val="00B37587"/>
    <w:rsid w:val="00B4083E"/>
    <w:rsid w:val="00B41AB0"/>
    <w:rsid w:val="00B47973"/>
    <w:rsid w:val="00B50B24"/>
    <w:rsid w:val="00B62373"/>
    <w:rsid w:val="00B6480F"/>
    <w:rsid w:val="00B65DA2"/>
    <w:rsid w:val="00B667BA"/>
    <w:rsid w:val="00B66A02"/>
    <w:rsid w:val="00B7376F"/>
    <w:rsid w:val="00B73994"/>
    <w:rsid w:val="00B7511B"/>
    <w:rsid w:val="00B7589A"/>
    <w:rsid w:val="00B76763"/>
    <w:rsid w:val="00B770B8"/>
    <w:rsid w:val="00B7732B"/>
    <w:rsid w:val="00B817B3"/>
    <w:rsid w:val="00B8309D"/>
    <w:rsid w:val="00B831A8"/>
    <w:rsid w:val="00B879F0"/>
    <w:rsid w:val="00B908A8"/>
    <w:rsid w:val="00B90A39"/>
    <w:rsid w:val="00B91777"/>
    <w:rsid w:val="00B921BE"/>
    <w:rsid w:val="00B9226C"/>
    <w:rsid w:val="00B9269F"/>
    <w:rsid w:val="00B92790"/>
    <w:rsid w:val="00B92990"/>
    <w:rsid w:val="00B93873"/>
    <w:rsid w:val="00B9497F"/>
    <w:rsid w:val="00B95BCA"/>
    <w:rsid w:val="00B965C0"/>
    <w:rsid w:val="00BA24F6"/>
    <w:rsid w:val="00BA440D"/>
    <w:rsid w:val="00BA60F8"/>
    <w:rsid w:val="00BA6368"/>
    <w:rsid w:val="00BB1AAE"/>
    <w:rsid w:val="00BB306A"/>
    <w:rsid w:val="00BB5490"/>
    <w:rsid w:val="00BC12FF"/>
    <w:rsid w:val="00BC25AA"/>
    <w:rsid w:val="00BC2B9C"/>
    <w:rsid w:val="00BC4703"/>
    <w:rsid w:val="00BC5317"/>
    <w:rsid w:val="00BD393F"/>
    <w:rsid w:val="00BD6CFF"/>
    <w:rsid w:val="00BE1008"/>
    <w:rsid w:val="00BE1732"/>
    <w:rsid w:val="00BE17C5"/>
    <w:rsid w:val="00BE1F60"/>
    <w:rsid w:val="00BE2128"/>
    <w:rsid w:val="00BE283B"/>
    <w:rsid w:val="00BE2AFB"/>
    <w:rsid w:val="00BE2BB4"/>
    <w:rsid w:val="00BE3064"/>
    <w:rsid w:val="00BE37D7"/>
    <w:rsid w:val="00BE3A9B"/>
    <w:rsid w:val="00BE5585"/>
    <w:rsid w:val="00BF1E26"/>
    <w:rsid w:val="00BF2D2D"/>
    <w:rsid w:val="00BF4902"/>
    <w:rsid w:val="00BF682E"/>
    <w:rsid w:val="00BF7D6F"/>
    <w:rsid w:val="00C00264"/>
    <w:rsid w:val="00C022E3"/>
    <w:rsid w:val="00C02E08"/>
    <w:rsid w:val="00C0791E"/>
    <w:rsid w:val="00C13B78"/>
    <w:rsid w:val="00C13F91"/>
    <w:rsid w:val="00C14FEA"/>
    <w:rsid w:val="00C15C58"/>
    <w:rsid w:val="00C168EA"/>
    <w:rsid w:val="00C17426"/>
    <w:rsid w:val="00C21DE7"/>
    <w:rsid w:val="00C22D17"/>
    <w:rsid w:val="00C22D88"/>
    <w:rsid w:val="00C26BB2"/>
    <w:rsid w:val="00C27F31"/>
    <w:rsid w:val="00C3308D"/>
    <w:rsid w:val="00C41084"/>
    <w:rsid w:val="00C44373"/>
    <w:rsid w:val="00C4712D"/>
    <w:rsid w:val="00C508FE"/>
    <w:rsid w:val="00C52BFA"/>
    <w:rsid w:val="00C533BB"/>
    <w:rsid w:val="00C5421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341"/>
    <w:rsid w:val="00C62B4D"/>
    <w:rsid w:val="00C62BF5"/>
    <w:rsid w:val="00C631EA"/>
    <w:rsid w:val="00C6337B"/>
    <w:rsid w:val="00C63B0F"/>
    <w:rsid w:val="00C63CA1"/>
    <w:rsid w:val="00C666D2"/>
    <w:rsid w:val="00C7075F"/>
    <w:rsid w:val="00C742C5"/>
    <w:rsid w:val="00C75F45"/>
    <w:rsid w:val="00C77D89"/>
    <w:rsid w:val="00C81B2A"/>
    <w:rsid w:val="00C8295F"/>
    <w:rsid w:val="00C82A3A"/>
    <w:rsid w:val="00C8748A"/>
    <w:rsid w:val="00C94F55"/>
    <w:rsid w:val="00C965E2"/>
    <w:rsid w:val="00C97182"/>
    <w:rsid w:val="00C979DC"/>
    <w:rsid w:val="00CA4BA1"/>
    <w:rsid w:val="00CA5EFF"/>
    <w:rsid w:val="00CA72FC"/>
    <w:rsid w:val="00CA7D0B"/>
    <w:rsid w:val="00CA7D62"/>
    <w:rsid w:val="00CB05B4"/>
    <w:rsid w:val="00CB07A8"/>
    <w:rsid w:val="00CB0BB7"/>
    <w:rsid w:val="00CB27C7"/>
    <w:rsid w:val="00CB296B"/>
    <w:rsid w:val="00CB39D0"/>
    <w:rsid w:val="00CB4711"/>
    <w:rsid w:val="00CC1106"/>
    <w:rsid w:val="00CC473C"/>
    <w:rsid w:val="00CC7906"/>
    <w:rsid w:val="00CD0CF2"/>
    <w:rsid w:val="00CD1B50"/>
    <w:rsid w:val="00CD21CA"/>
    <w:rsid w:val="00CD3410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500B"/>
    <w:rsid w:val="00D010EF"/>
    <w:rsid w:val="00D025B1"/>
    <w:rsid w:val="00D03684"/>
    <w:rsid w:val="00D03CFA"/>
    <w:rsid w:val="00D1092C"/>
    <w:rsid w:val="00D10957"/>
    <w:rsid w:val="00D10C15"/>
    <w:rsid w:val="00D1158A"/>
    <w:rsid w:val="00D13B3A"/>
    <w:rsid w:val="00D146F1"/>
    <w:rsid w:val="00D14BF9"/>
    <w:rsid w:val="00D153B6"/>
    <w:rsid w:val="00D16ADA"/>
    <w:rsid w:val="00D16B2E"/>
    <w:rsid w:val="00D23D40"/>
    <w:rsid w:val="00D25496"/>
    <w:rsid w:val="00D25E18"/>
    <w:rsid w:val="00D301E3"/>
    <w:rsid w:val="00D30937"/>
    <w:rsid w:val="00D31832"/>
    <w:rsid w:val="00D33204"/>
    <w:rsid w:val="00D333C1"/>
    <w:rsid w:val="00D33604"/>
    <w:rsid w:val="00D34CD1"/>
    <w:rsid w:val="00D37B08"/>
    <w:rsid w:val="00D40B52"/>
    <w:rsid w:val="00D40B66"/>
    <w:rsid w:val="00D42757"/>
    <w:rsid w:val="00D437FF"/>
    <w:rsid w:val="00D50B6A"/>
    <w:rsid w:val="00D5130C"/>
    <w:rsid w:val="00D51AD8"/>
    <w:rsid w:val="00D611AF"/>
    <w:rsid w:val="00D6147F"/>
    <w:rsid w:val="00D62265"/>
    <w:rsid w:val="00D63E62"/>
    <w:rsid w:val="00D6586C"/>
    <w:rsid w:val="00D65F45"/>
    <w:rsid w:val="00D6602B"/>
    <w:rsid w:val="00D71967"/>
    <w:rsid w:val="00D73371"/>
    <w:rsid w:val="00D73770"/>
    <w:rsid w:val="00D765EB"/>
    <w:rsid w:val="00D803BD"/>
    <w:rsid w:val="00D8512E"/>
    <w:rsid w:val="00D86DB4"/>
    <w:rsid w:val="00D90430"/>
    <w:rsid w:val="00D91514"/>
    <w:rsid w:val="00D91EC6"/>
    <w:rsid w:val="00D932E6"/>
    <w:rsid w:val="00D95C92"/>
    <w:rsid w:val="00DA1425"/>
    <w:rsid w:val="00DA1E58"/>
    <w:rsid w:val="00DA4B35"/>
    <w:rsid w:val="00DA6425"/>
    <w:rsid w:val="00DB0E98"/>
    <w:rsid w:val="00DB23D7"/>
    <w:rsid w:val="00DB2784"/>
    <w:rsid w:val="00DB3831"/>
    <w:rsid w:val="00DB7193"/>
    <w:rsid w:val="00DB75B8"/>
    <w:rsid w:val="00DC1055"/>
    <w:rsid w:val="00DC1573"/>
    <w:rsid w:val="00DD369B"/>
    <w:rsid w:val="00DE1ACF"/>
    <w:rsid w:val="00DE3FB3"/>
    <w:rsid w:val="00DE4EF2"/>
    <w:rsid w:val="00DF0F93"/>
    <w:rsid w:val="00DF2C0E"/>
    <w:rsid w:val="00DF39E0"/>
    <w:rsid w:val="00DF7070"/>
    <w:rsid w:val="00DF73A5"/>
    <w:rsid w:val="00E036E7"/>
    <w:rsid w:val="00E03E2A"/>
    <w:rsid w:val="00E04730"/>
    <w:rsid w:val="00E04DB6"/>
    <w:rsid w:val="00E05DBC"/>
    <w:rsid w:val="00E067AD"/>
    <w:rsid w:val="00E06DDA"/>
    <w:rsid w:val="00E06FFB"/>
    <w:rsid w:val="00E07C35"/>
    <w:rsid w:val="00E10A9A"/>
    <w:rsid w:val="00E166C9"/>
    <w:rsid w:val="00E23A34"/>
    <w:rsid w:val="00E24EF6"/>
    <w:rsid w:val="00E262FD"/>
    <w:rsid w:val="00E30155"/>
    <w:rsid w:val="00E30B47"/>
    <w:rsid w:val="00E33E94"/>
    <w:rsid w:val="00E36BFD"/>
    <w:rsid w:val="00E4269E"/>
    <w:rsid w:val="00E502D0"/>
    <w:rsid w:val="00E513D4"/>
    <w:rsid w:val="00E539D8"/>
    <w:rsid w:val="00E54123"/>
    <w:rsid w:val="00E54526"/>
    <w:rsid w:val="00E55501"/>
    <w:rsid w:val="00E556C3"/>
    <w:rsid w:val="00E56E86"/>
    <w:rsid w:val="00E5797A"/>
    <w:rsid w:val="00E63620"/>
    <w:rsid w:val="00E64FDE"/>
    <w:rsid w:val="00E651A0"/>
    <w:rsid w:val="00E652E6"/>
    <w:rsid w:val="00E66494"/>
    <w:rsid w:val="00E67A9B"/>
    <w:rsid w:val="00E709B2"/>
    <w:rsid w:val="00E71A07"/>
    <w:rsid w:val="00E73333"/>
    <w:rsid w:val="00E75E09"/>
    <w:rsid w:val="00E809C9"/>
    <w:rsid w:val="00E82048"/>
    <w:rsid w:val="00E8237F"/>
    <w:rsid w:val="00E842CD"/>
    <w:rsid w:val="00E864C5"/>
    <w:rsid w:val="00E8680F"/>
    <w:rsid w:val="00E87294"/>
    <w:rsid w:val="00E9191E"/>
    <w:rsid w:val="00E91FE1"/>
    <w:rsid w:val="00E92925"/>
    <w:rsid w:val="00E92BBA"/>
    <w:rsid w:val="00E9344F"/>
    <w:rsid w:val="00E978AC"/>
    <w:rsid w:val="00E978FE"/>
    <w:rsid w:val="00E97E1D"/>
    <w:rsid w:val="00EA1C56"/>
    <w:rsid w:val="00EA2E88"/>
    <w:rsid w:val="00EA3A61"/>
    <w:rsid w:val="00EA46AA"/>
    <w:rsid w:val="00EA4C97"/>
    <w:rsid w:val="00EA5E44"/>
    <w:rsid w:val="00EA5E95"/>
    <w:rsid w:val="00EB1975"/>
    <w:rsid w:val="00EB2DBA"/>
    <w:rsid w:val="00EB3243"/>
    <w:rsid w:val="00EB77F6"/>
    <w:rsid w:val="00EC1154"/>
    <w:rsid w:val="00EC2924"/>
    <w:rsid w:val="00EC5F6E"/>
    <w:rsid w:val="00EC7650"/>
    <w:rsid w:val="00ED135E"/>
    <w:rsid w:val="00ED1750"/>
    <w:rsid w:val="00ED4882"/>
    <w:rsid w:val="00ED4954"/>
    <w:rsid w:val="00ED5273"/>
    <w:rsid w:val="00ED5A43"/>
    <w:rsid w:val="00EE0943"/>
    <w:rsid w:val="00EE2070"/>
    <w:rsid w:val="00EE3195"/>
    <w:rsid w:val="00EE33A2"/>
    <w:rsid w:val="00EE34F7"/>
    <w:rsid w:val="00EE4BDD"/>
    <w:rsid w:val="00EE63BC"/>
    <w:rsid w:val="00EE73CB"/>
    <w:rsid w:val="00EF31A6"/>
    <w:rsid w:val="00EF33B1"/>
    <w:rsid w:val="00EF34C5"/>
    <w:rsid w:val="00EF4114"/>
    <w:rsid w:val="00EF46FA"/>
    <w:rsid w:val="00F02215"/>
    <w:rsid w:val="00F02B86"/>
    <w:rsid w:val="00F03707"/>
    <w:rsid w:val="00F1180A"/>
    <w:rsid w:val="00F20382"/>
    <w:rsid w:val="00F22406"/>
    <w:rsid w:val="00F2284E"/>
    <w:rsid w:val="00F244CE"/>
    <w:rsid w:val="00F26E34"/>
    <w:rsid w:val="00F2742D"/>
    <w:rsid w:val="00F30AFB"/>
    <w:rsid w:val="00F35566"/>
    <w:rsid w:val="00F36A6F"/>
    <w:rsid w:val="00F40638"/>
    <w:rsid w:val="00F40708"/>
    <w:rsid w:val="00F41BBA"/>
    <w:rsid w:val="00F44ED0"/>
    <w:rsid w:val="00F45177"/>
    <w:rsid w:val="00F46E5A"/>
    <w:rsid w:val="00F47B68"/>
    <w:rsid w:val="00F526B6"/>
    <w:rsid w:val="00F52CCA"/>
    <w:rsid w:val="00F533F4"/>
    <w:rsid w:val="00F53798"/>
    <w:rsid w:val="00F53CC4"/>
    <w:rsid w:val="00F56039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F44"/>
    <w:rsid w:val="00F77D86"/>
    <w:rsid w:val="00F77EF2"/>
    <w:rsid w:val="00F82C5B"/>
    <w:rsid w:val="00F844C3"/>
    <w:rsid w:val="00F85325"/>
    <w:rsid w:val="00F8555F"/>
    <w:rsid w:val="00F85C65"/>
    <w:rsid w:val="00F8665E"/>
    <w:rsid w:val="00F87FDD"/>
    <w:rsid w:val="00F90181"/>
    <w:rsid w:val="00F90FCB"/>
    <w:rsid w:val="00F92379"/>
    <w:rsid w:val="00F92896"/>
    <w:rsid w:val="00F92FCC"/>
    <w:rsid w:val="00F96CA3"/>
    <w:rsid w:val="00FA1997"/>
    <w:rsid w:val="00FA3639"/>
    <w:rsid w:val="00FA38DD"/>
    <w:rsid w:val="00FB01BC"/>
    <w:rsid w:val="00FB0A77"/>
    <w:rsid w:val="00FB0B3F"/>
    <w:rsid w:val="00FB3E36"/>
    <w:rsid w:val="00FB6ACB"/>
    <w:rsid w:val="00FC1EE6"/>
    <w:rsid w:val="00FC29A8"/>
    <w:rsid w:val="00FC4A3D"/>
    <w:rsid w:val="00FC7F40"/>
    <w:rsid w:val="00FD13B6"/>
    <w:rsid w:val="00FD58E8"/>
    <w:rsid w:val="00FE0D73"/>
    <w:rsid w:val="00FE6F70"/>
    <w:rsid w:val="00FF27F4"/>
    <w:rsid w:val="00FF4910"/>
    <w:rsid w:val="00FF4A48"/>
    <w:rsid w:val="00FF4F0B"/>
    <w:rsid w:val="00FF55AD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9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14961</TotalTime>
  <Pages>5</Pages>
  <Words>1396</Words>
  <Characters>8164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9541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1087</cp:revision>
  <cp:lastPrinted>1899-12-31T23:00:00Z</cp:lastPrinted>
  <dcterms:created xsi:type="dcterms:W3CDTF">2024-10-02T03:21:00Z</dcterms:created>
  <dcterms:modified xsi:type="dcterms:W3CDTF">2025-03-28T15:31:00Z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